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9C5549" w14:textId="77777777" w:rsidR="00BF16EF" w:rsidRDefault="00BF16EF" w:rsidP="00B92795"/>
    <w:p w14:paraId="3080A6F0" w14:textId="77777777" w:rsidR="007318D2" w:rsidRDefault="007318D2" w:rsidP="00B92795"/>
    <w:p w14:paraId="529121B9" w14:textId="77777777" w:rsidR="007318D2" w:rsidRDefault="007318D2" w:rsidP="00B92795"/>
    <w:p w14:paraId="24C79C90" w14:textId="77777777" w:rsidR="00ED1AEF" w:rsidRDefault="00ED1AEF" w:rsidP="00B92795"/>
    <w:p w14:paraId="18CDF870" w14:textId="77777777" w:rsidR="007318D2" w:rsidRDefault="007318D2" w:rsidP="00B92795"/>
    <w:p w14:paraId="30C0960A" w14:textId="77777777" w:rsidR="007318D2" w:rsidRPr="00ED1AEF" w:rsidRDefault="007318D2" w:rsidP="007318D2">
      <w:pPr>
        <w:jc w:val="center"/>
        <w:rPr>
          <w:b/>
          <w:sz w:val="44"/>
          <w:szCs w:val="44"/>
        </w:rPr>
      </w:pPr>
      <w:r w:rsidRPr="00ED1AEF">
        <w:rPr>
          <w:b/>
          <w:sz w:val="44"/>
          <w:szCs w:val="44"/>
        </w:rPr>
        <w:t xml:space="preserve">KONTRAKT FOR </w:t>
      </w:r>
      <w:r w:rsidR="00DF2F0A" w:rsidRPr="00ED1AEF">
        <w:rPr>
          <w:b/>
          <w:sz w:val="44"/>
          <w:szCs w:val="44"/>
        </w:rPr>
        <w:t xml:space="preserve">IVAR </w:t>
      </w:r>
      <w:r w:rsidR="00ED1AEF" w:rsidRPr="00ED1AEF">
        <w:rPr>
          <w:b/>
          <w:sz w:val="44"/>
          <w:szCs w:val="44"/>
        </w:rPr>
        <w:t>IK</w:t>
      </w:r>
      <w:r w:rsidRPr="00ED1AEF">
        <w:rPr>
          <w:b/>
          <w:sz w:val="44"/>
          <w:szCs w:val="44"/>
        </w:rPr>
        <w:t>S</w:t>
      </w:r>
    </w:p>
    <w:p w14:paraId="6748BDB2" w14:textId="0D743246" w:rsidR="007318D2" w:rsidRPr="00ED1AEF" w:rsidRDefault="007318D2" w:rsidP="007318D2">
      <w:pPr>
        <w:jc w:val="center"/>
        <w:rPr>
          <w:b/>
          <w:sz w:val="44"/>
          <w:szCs w:val="44"/>
        </w:rPr>
      </w:pPr>
      <w:r w:rsidRPr="00ED1AEF">
        <w:rPr>
          <w:b/>
          <w:sz w:val="44"/>
          <w:szCs w:val="44"/>
        </w:rPr>
        <w:t xml:space="preserve">KJØP AV </w:t>
      </w:r>
      <w:r w:rsidR="000820ED">
        <w:rPr>
          <w:b/>
          <w:sz w:val="44"/>
          <w:szCs w:val="44"/>
        </w:rPr>
        <w:t>TJENESTER</w:t>
      </w:r>
      <w:r w:rsidR="00C503A1">
        <w:rPr>
          <w:b/>
          <w:sz w:val="44"/>
          <w:szCs w:val="44"/>
        </w:rPr>
        <w:t xml:space="preserve"> - RAMMEAVTALE</w:t>
      </w:r>
    </w:p>
    <w:p w14:paraId="6CA23B1D" w14:textId="77777777" w:rsidR="007318D2" w:rsidRPr="00B92795" w:rsidRDefault="007318D2" w:rsidP="007318D2">
      <w:pPr>
        <w:jc w:val="center"/>
      </w:pPr>
    </w:p>
    <w:p w14:paraId="26C2C57E" w14:textId="77777777" w:rsidR="007318D2" w:rsidRPr="00B92795" w:rsidRDefault="007318D2" w:rsidP="007318D2">
      <w:pPr>
        <w:jc w:val="center"/>
      </w:pPr>
    </w:p>
    <w:p w14:paraId="191F334A" w14:textId="77777777" w:rsidR="007318D2" w:rsidRPr="00B92795" w:rsidRDefault="007318D2" w:rsidP="007318D2">
      <w:pPr>
        <w:jc w:val="center"/>
      </w:pPr>
      <w:r w:rsidRPr="00B92795">
        <w:t>mellom</w:t>
      </w:r>
    </w:p>
    <w:p w14:paraId="5CFF606B" w14:textId="77777777" w:rsidR="007318D2" w:rsidRPr="00B92795" w:rsidRDefault="007318D2" w:rsidP="007318D2">
      <w:pPr>
        <w:jc w:val="center"/>
      </w:pPr>
    </w:p>
    <w:p w14:paraId="4C22CE19" w14:textId="77777777" w:rsidR="007318D2" w:rsidRPr="00B92795" w:rsidRDefault="007318D2" w:rsidP="007318D2">
      <w:pPr>
        <w:jc w:val="center"/>
      </w:pPr>
    </w:p>
    <w:p w14:paraId="6E497E21" w14:textId="77777777" w:rsidR="007318D2" w:rsidRPr="00B92795" w:rsidRDefault="007318D2" w:rsidP="007318D2">
      <w:pPr>
        <w:jc w:val="center"/>
      </w:pPr>
      <w:r w:rsidRPr="00B92795">
        <w:t>………………………………………………</w:t>
      </w:r>
    </w:p>
    <w:p w14:paraId="1478AB28" w14:textId="77777777" w:rsidR="007318D2" w:rsidRPr="00B92795" w:rsidRDefault="007318D2" w:rsidP="007318D2">
      <w:pPr>
        <w:jc w:val="center"/>
      </w:pPr>
      <w:r w:rsidRPr="00B92795">
        <w:t>(heretter kalt Kjøperen)</w:t>
      </w:r>
    </w:p>
    <w:p w14:paraId="744AD80C" w14:textId="77777777" w:rsidR="007318D2" w:rsidRPr="00B92795" w:rsidRDefault="007318D2" w:rsidP="007318D2">
      <w:pPr>
        <w:jc w:val="center"/>
      </w:pPr>
    </w:p>
    <w:p w14:paraId="764F3F3D" w14:textId="77777777" w:rsidR="007318D2" w:rsidRPr="00B92795" w:rsidRDefault="007318D2" w:rsidP="007318D2">
      <w:pPr>
        <w:jc w:val="center"/>
      </w:pPr>
      <w:r w:rsidRPr="00B92795">
        <w:t>og</w:t>
      </w:r>
    </w:p>
    <w:p w14:paraId="593A032A" w14:textId="77777777" w:rsidR="007318D2" w:rsidRPr="00B92795" w:rsidRDefault="007318D2" w:rsidP="007318D2">
      <w:pPr>
        <w:jc w:val="center"/>
      </w:pPr>
    </w:p>
    <w:p w14:paraId="219853C7" w14:textId="77777777" w:rsidR="007318D2" w:rsidRPr="00B92795" w:rsidRDefault="007318D2" w:rsidP="007318D2">
      <w:pPr>
        <w:jc w:val="center"/>
      </w:pPr>
    </w:p>
    <w:p w14:paraId="6BD2B3E2" w14:textId="77777777" w:rsidR="007318D2" w:rsidRPr="00B92795" w:rsidRDefault="007318D2" w:rsidP="007318D2">
      <w:pPr>
        <w:jc w:val="center"/>
      </w:pPr>
      <w:r w:rsidRPr="00B92795">
        <w:t>………………………………………………</w:t>
      </w:r>
    </w:p>
    <w:p w14:paraId="0D4BE6F5" w14:textId="77777777" w:rsidR="007318D2" w:rsidRPr="00B92795" w:rsidRDefault="007318D2" w:rsidP="007318D2">
      <w:pPr>
        <w:jc w:val="center"/>
      </w:pPr>
      <w:r w:rsidRPr="00B92795">
        <w:t>(heretter kalt Selgeren)</w:t>
      </w:r>
    </w:p>
    <w:p w14:paraId="33E7F03D" w14:textId="77777777" w:rsidR="007318D2" w:rsidRPr="00B92795" w:rsidRDefault="007318D2" w:rsidP="007318D2">
      <w:pPr>
        <w:jc w:val="center"/>
      </w:pPr>
    </w:p>
    <w:p w14:paraId="63F82694" w14:textId="77777777" w:rsidR="007318D2" w:rsidRPr="00B92795" w:rsidRDefault="007318D2" w:rsidP="007318D2">
      <w:pPr>
        <w:jc w:val="center"/>
      </w:pPr>
    </w:p>
    <w:p w14:paraId="41ECF47A" w14:textId="0BC24751" w:rsidR="007318D2" w:rsidRPr="00B92795" w:rsidRDefault="007318D2" w:rsidP="007318D2">
      <w:pPr>
        <w:jc w:val="center"/>
      </w:pPr>
      <w:r w:rsidRPr="00B92795">
        <w:t>Organisasjonsnr</w:t>
      </w:r>
      <w:r w:rsidR="004059EF">
        <w:t>:</w:t>
      </w:r>
      <w:r w:rsidRPr="00B92795">
        <w:t>. ……………………………</w:t>
      </w:r>
    </w:p>
    <w:p w14:paraId="3A6BB7B3" w14:textId="77777777" w:rsidR="007318D2" w:rsidRPr="00B92795" w:rsidRDefault="007318D2" w:rsidP="007318D2">
      <w:pPr>
        <w:jc w:val="center"/>
      </w:pPr>
    </w:p>
    <w:p w14:paraId="51731D87" w14:textId="77777777" w:rsidR="007318D2" w:rsidRPr="00B92795" w:rsidRDefault="007318D2" w:rsidP="007318D2">
      <w:pPr>
        <w:jc w:val="center"/>
      </w:pPr>
    </w:p>
    <w:p w14:paraId="4840932B" w14:textId="77777777" w:rsidR="007318D2" w:rsidRPr="00B92795" w:rsidRDefault="007318D2" w:rsidP="007318D2">
      <w:pPr>
        <w:jc w:val="center"/>
      </w:pPr>
      <w:r w:rsidRPr="00B92795">
        <w:t>om</w:t>
      </w:r>
    </w:p>
    <w:p w14:paraId="705AAB44" w14:textId="77777777" w:rsidR="007318D2" w:rsidRPr="00B92795" w:rsidRDefault="007318D2" w:rsidP="007318D2">
      <w:pPr>
        <w:jc w:val="center"/>
      </w:pPr>
    </w:p>
    <w:p w14:paraId="616936F4" w14:textId="77777777" w:rsidR="007318D2" w:rsidRPr="00B92795" w:rsidRDefault="007318D2" w:rsidP="007318D2">
      <w:pPr>
        <w:jc w:val="center"/>
      </w:pPr>
    </w:p>
    <w:p w14:paraId="1C6E142C" w14:textId="77777777" w:rsidR="007318D2" w:rsidRPr="00B92795" w:rsidRDefault="007318D2" w:rsidP="007318D2">
      <w:pPr>
        <w:jc w:val="center"/>
      </w:pPr>
      <w:r w:rsidRPr="00B92795">
        <w:t>…………………………………………………………….……………………………………..</w:t>
      </w:r>
    </w:p>
    <w:p w14:paraId="4608942E" w14:textId="77777777" w:rsidR="007318D2" w:rsidRDefault="007318D2" w:rsidP="007318D2">
      <w:pPr>
        <w:jc w:val="center"/>
      </w:pPr>
      <w:r w:rsidRPr="00B92795">
        <w:t>(kort beskrivelse av leveransen)</w:t>
      </w:r>
    </w:p>
    <w:p w14:paraId="52298B64" w14:textId="77777777" w:rsidR="007318D2" w:rsidRDefault="007318D2" w:rsidP="007318D2"/>
    <w:p w14:paraId="1ED55DA3" w14:textId="77777777" w:rsidR="007318D2" w:rsidRDefault="007318D2" w:rsidP="007318D2"/>
    <w:p w14:paraId="7A75F5AD" w14:textId="77777777" w:rsidR="007318D2" w:rsidRDefault="007318D2" w:rsidP="007318D2"/>
    <w:p w14:paraId="121EC881" w14:textId="77777777" w:rsidR="00D8473B" w:rsidRDefault="007318D2" w:rsidP="00593C09">
      <w:r>
        <w:br w:type="page"/>
      </w:r>
    </w:p>
    <w:p w14:paraId="62DC89FB" w14:textId="77777777" w:rsidR="00D8473B" w:rsidRDefault="00D8473B" w:rsidP="00593C09"/>
    <w:p w14:paraId="15023C67" w14:textId="37F45687" w:rsidR="00D8473B" w:rsidRDefault="00593C09" w:rsidP="00593C09">
      <w:r w:rsidRPr="00B92795">
        <w:t xml:space="preserve">For denne kontrakten gjelder Standard kontraktsvilkår for </w:t>
      </w:r>
      <w:r w:rsidR="00523658">
        <w:t>IVAR IKS</w:t>
      </w:r>
      <w:r w:rsidRPr="00B92795">
        <w:t xml:space="preserve"> kjøp av </w:t>
      </w:r>
      <w:r w:rsidR="000820ED">
        <w:t>tjenester</w:t>
      </w:r>
      <w:r w:rsidRPr="00B92795">
        <w:t xml:space="preserve"> (heretter kalt standardvilkårene) med de endringer og suppleringer som følger av denne kontrakten.</w:t>
      </w:r>
    </w:p>
    <w:p w14:paraId="3351BE06" w14:textId="7232F896" w:rsidR="00593C09" w:rsidRPr="00F76816" w:rsidRDefault="00593C09" w:rsidP="00F76816">
      <w:pPr>
        <w:pStyle w:val="Overskrift2"/>
      </w:pPr>
      <w:bookmarkStart w:id="0" w:name="_Toc202762636"/>
      <w:r w:rsidRPr="00F76816">
        <w:t>Kontrakten</w:t>
      </w:r>
      <w:r w:rsidR="00A45662">
        <w:t>/avtalen</w:t>
      </w:r>
      <w:r w:rsidRPr="00F76816">
        <w:t xml:space="preserve"> (standardvilkårene pkt. 1</w:t>
      </w:r>
      <w:r w:rsidR="000820ED">
        <w:t>.1</w:t>
      </w:r>
      <w:r w:rsidRPr="00F76816">
        <w:t>)</w:t>
      </w:r>
      <w:bookmarkEnd w:id="0"/>
    </w:p>
    <w:p w14:paraId="61F3BB4D" w14:textId="77777777" w:rsidR="001E7140" w:rsidRPr="00832A64" w:rsidRDefault="001E7140" w:rsidP="001E7140">
      <w:r w:rsidRPr="00832A64">
        <w:t>Med mindre annet er avtalt, består kontrakten av følgende dokumenter:</w:t>
      </w:r>
    </w:p>
    <w:p w14:paraId="5E6571FB" w14:textId="0D64C46E" w:rsidR="001E7140" w:rsidRPr="001E7140" w:rsidRDefault="000820ED" w:rsidP="001E7140">
      <w:pPr>
        <w:pStyle w:val="Listeavsnitt"/>
        <w:numPr>
          <w:ilvl w:val="0"/>
          <w:numId w:val="22"/>
        </w:numPr>
        <w:rPr>
          <w:szCs w:val="24"/>
        </w:rPr>
      </w:pPr>
      <w:r>
        <w:rPr>
          <w:szCs w:val="24"/>
        </w:rPr>
        <w:t>Konkurransegrunnlag</w:t>
      </w:r>
      <w:r w:rsidR="004D4E62" w:rsidRPr="008A43A1">
        <w:t>;</w:t>
      </w:r>
    </w:p>
    <w:p w14:paraId="74D2916F" w14:textId="55D6A71E" w:rsidR="001E7140" w:rsidRPr="008A43A1" w:rsidRDefault="00103711" w:rsidP="001E7140">
      <w:pPr>
        <w:numPr>
          <w:ilvl w:val="0"/>
          <w:numId w:val="22"/>
        </w:numPr>
      </w:pPr>
      <w:r>
        <w:t xml:space="preserve">Leverandørens </w:t>
      </w:r>
      <w:r w:rsidR="000820ED">
        <w:t>løsningsbesvarelse</w:t>
      </w:r>
      <w:r w:rsidR="001E7140" w:rsidRPr="008A43A1">
        <w:t>;</w:t>
      </w:r>
    </w:p>
    <w:p w14:paraId="4D2234B4" w14:textId="4CC11ECF" w:rsidR="001E7140" w:rsidRPr="008A43A1" w:rsidRDefault="000820ED" w:rsidP="001E7140">
      <w:pPr>
        <w:numPr>
          <w:ilvl w:val="0"/>
          <w:numId w:val="22"/>
        </w:numPr>
      </w:pPr>
      <w:r>
        <w:t>Priser og betalingsbetingelser</w:t>
      </w:r>
      <w:r w:rsidR="001E7140" w:rsidRPr="008A43A1">
        <w:t>;</w:t>
      </w:r>
    </w:p>
    <w:p w14:paraId="344CAE17" w14:textId="126B5BC4" w:rsidR="001E7140" w:rsidRPr="008A43A1" w:rsidRDefault="000820ED" w:rsidP="001E7140">
      <w:pPr>
        <w:numPr>
          <w:ilvl w:val="0"/>
          <w:numId w:val="22"/>
        </w:numPr>
      </w:pPr>
      <w:r>
        <w:t>Avtale om elektronisk samhandling</w:t>
      </w:r>
      <w:r w:rsidR="001E7140" w:rsidRPr="008A43A1">
        <w:t xml:space="preserve">; </w:t>
      </w:r>
    </w:p>
    <w:p w14:paraId="63DDEA2C" w14:textId="77777777" w:rsidR="000820ED" w:rsidRDefault="00127AA4" w:rsidP="001E7140">
      <w:pPr>
        <w:numPr>
          <w:ilvl w:val="0"/>
          <w:numId w:val="22"/>
        </w:numPr>
      </w:pPr>
      <w:r>
        <w:t>Etiske krav</w:t>
      </w:r>
      <w:r w:rsidR="001E7140" w:rsidRPr="008A43A1">
        <w:t>;</w:t>
      </w:r>
    </w:p>
    <w:p w14:paraId="7CBF73E1" w14:textId="61BB1478" w:rsidR="001E7140" w:rsidRPr="008A43A1" w:rsidRDefault="000820ED" w:rsidP="001E7140">
      <w:pPr>
        <w:numPr>
          <w:ilvl w:val="0"/>
          <w:numId w:val="22"/>
        </w:numPr>
      </w:pPr>
      <w:r>
        <w:t>Eventuelle forbehold til kontraktsvilkår;</w:t>
      </w:r>
      <w:r w:rsidR="001E7140" w:rsidRPr="008A43A1">
        <w:t xml:space="preserve"> </w:t>
      </w:r>
    </w:p>
    <w:p w14:paraId="57CD8289" w14:textId="77777777" w:rsidR="001E7140" w:rsidRPr="008A43A1" w:rsidRDefault="001E7140" w:rsidP="001E7140">
      <w:pPr>
        <w:numPr>
          <w:ilvl w:val="0"/>
          <w:numId w:val="22"/>
        </w:numPr>
      </w:pPr>
      <w:r w:rsidRPr="008A43A1">
        <w:t>Standard kontraktsvilkår (standardvilkårene)</w:t>
      </w:r>
    </w:p>
    <w:p w14:paraId="0215AF18" w14:textId="77777777" w:rsidR="001E7140" w:rsidRDefault="001E7140" w:rsidP="001E7140"/>
    <w:p w14:paraId="14EADFB9" w14:textId="77777777" w:rsidR="001E7140" w:rsidRDefault="001E7140" w:rsidP="001E7140">
      <w:r>
        <w:t>Ved motstrid gjelder dokumentene i nevnte rekkefølge.</w:t>
      </w:r>
    </w:p>
    <w:p w14:paraId="119571F0" w14:textId="77777777" w:rsidR="001E7140" w:rsidRDefault="001E7140" w:rsidP="008C2DB8">
      <w:pPr>
        <w:rPr>
          <w:i/>
        </w:rPr>
      </w:pPr>
    </w:p>
    <w:p w14:paraId="2D40B15F" w14:textId="77777777" w:rsidR="008C2DB8" w:rsidRDefault="008C2DB8" w:rsidP="008C2DB8">
      <w:pPr>
        <w:rPr>
          <w:i/>
        </w:rPr>
      </w:pPr>
      <w:r>
        <w:rPr>
          <w:i/>
        </w:rPr>
        <w:t xml:space="preserve">(Fylles ut dersom det er aktuelt å </w:t>
      </w:r>
      <w:r w:rsidRPr="004633DF">
        <w:rPr>
          <w:i/>
        </w:rPr>
        <w:t>endre</w:t>
      </w:r>
      <w:r>
        <w:rPr>
          <w:i/>
        </w:rPr>
        <w:t xml:space="preserve"> punkt </w:t>
      </w:r>
      <w:r w:rsidR="00AC339E">
        <w:rPr>
          <w:i/>
        </w:rPr>
        <w:t>1 ovenfor</w:t>
      </w:r>
      <w:r>
        <w:rPr>
          <w:i/>
        </w:rPr>
        <w:t>).</w:t>
      </w:r>
    </w:p>
    <w:p w14:paraId="25E1514C" w14:textId="77777777" w:rsidR="008C2DB8" w:rsidRPr="00B92795" w:rsidRDefault="008C2DB8" w:rsidP="008C2DB8"/>
    <w:p w14:paraId="4FF88489" w14:textId="60CF6578" w:rsidR="008C2DB8" w:rsidRPr="00B92795" w:rsidRDefault="008C2DB8" w:rsidP="008C2DB8">
      <w:r w:rsidRPr="004633DF">
        <w:t xml:space="preserve">Punkt </w:t>
      </w:r>
      <w:r w:rsidR="00E93800">
        <w:t>1</w:t>
      </w:r>
      <w:r w:rsidRPr="004633DF">
        <w:t xml:space="preserve"> i standardvilkårene utgår og erstattes av følgende bestemmelse:</w:t>
      </w:r>
    </w:p>
    <w:p w14:paraId="0C0150E4" w14:textId="77777777" w:rsidR="008C2DB8" w:rsidRPr="00B92795" w:rsidRDefault="008C2DB8" w:rsidP="008C2DB8"/>
    <w:p w14:paraId="2988FB7E" w14:textId="77777777" w:rsidR="008C2DB8" w:rsidRPr="00B92795" w:rsidRDefault="008C2DB8" w:rsidP="008C2DB8">
      <w:r w:rsidRPr="00B92795">
        <w:t>Kontrakten består av følgende dokumenter:</w:t>
      </w:r>
    </w:p>
    <w:p w14:paraId="0724E140" w14:textId="77777777" w:rsidR="008C2DB8" w:rsidRPr="00B92795" w:rsidRDefault="008C2DB8" w:rsidP="008C2DB8"/>
    <w:p w14:paraId="2CE20AE0" w14:textId="77777777" w:rsidR="008C2DB8" w:rsidRPr="00B92795" w:rsidRDefault="008C2DB8" w:rsidP="008C2DB8">
      <w:pPr>
        <w:numPr>
          <w:ilvl w:val="0"/>
          <w:numId w:val="6"/>
        </w:numPr>
      </w:pPr>
      <w:r w:rsidRPr="00B92795">
        <w:t>.…………………………………………………………</w:t>
      </w:r>
    </w:p>
    <w:p w14:paraId="76C7F6CF" w14:textId="77777777" w:rsidR="008C2DB8" w:rsidRPr="00B92795" w:rsidRDefault="008C2DB8" w:rsidP="008C2DB8">
      <w:pPr>
        <w:numPr>
          <w:ilvl w:val="0"/>
          <w:numId w:val="6"/>
        </w:numPr>
      </w:pPr>
      <w:r w:rsidRPr="00B92795">
        <w:t>………………………………………………………….</w:t>
      </w:r>
    </w:p>
    <w:p w14:paraId="70544F51" w14:textId="77777777" w:rsidR="008C2DB8" w:rsidRPr="00B92795" w:rsidRDefault="008C2DB8" w:rsidP="008C2DB8">
      <w:pPr>
        <w:numPr>
          <w:ilvl w:val="0"/>
          <w:numId w:val="6"/>
        </w:numPr>
      </w:pPr>
      <w:r w:rsidRPr="00B92795">
        <w:t>………………………………………………………….</w:t>
      </w:r>
    </w:p>
    <w:p w14:paraId="6D73DAD2" w14:textId="77777777" w:rsidR="008C2DB8" w:rsidRPr="00B92795" w:rsidRDefault="008C2DB8" w:rsidP="008C2DB8">
      <w:pPr>
        <w:numPr>
          <w:ilvl w:val="0"/>
          <w:numId w:val="6"/>
        </w:numPr>
      </w:pPr>
      <w:r w:rsidRPr="00B92795">
        <w:t>………………………………………………………….</w:t>
      </w:r>
    </w:p>
    <w:p w14:paraId="109EA8FF" w14:textId="77777777" w:rsidR="008C2DB8" w:rsidRPr="00B92795" w:rsidRDefault="008C2DB8" w:rsidP="008C2DB8">
      <w:pPr>
        <w:numPr>
          <w:ilvl w:val="0"/>
          <w:numId w:val="6"/>
        </w:numPr>
      </w:pPr>
      <w:r w:rsidRPr="00B92795">
        <w:t>………………………………………………………….</w:t>
      </w:r>
    </w:p>
    <w:p w14:paraId="31C5F81C" w14:textId="77777777" w:rsidR="008C2DB8" w:rsidRPr="00B92795" w:rsidRDefault="008C2DB8" w:rsidP="008C2DB8">
      <w:pPr>
        <w:numPr>
          <w:ilvl w:val="0"/>
          <w:numId w:val="6"/>
        </w:numPr>
      </w:pPr>
      <w:r w:rsidRPr="00B92795">
        <w:t>………………………………………………………….</w:t>
      </w:r>
    </w:p>
    <w:p w14:paraId="12CC09DD" w14:textId="77777777" w:rsidR="008C2DB8" w:rsidRPr="00B92795" w:rsidRDefault="008C2DB8" w:rsidP="008C2DB8"/>
    <w:p w14:paraId="38A325E6" w14:textId="77777777" w:rsidR="008C2DB8" w:rsidRDefault="008C2DB8" w:rsidP="008C2DB8">
      <w:r w:rsidRPr="00B92795">
        <w:t>Ved motstrid gjelder dokumentene i ovennevnte rekkefølge.</w:t>
      </w:r>
    </w:p>
    <w:p w14:paraId="65F1AE63" w14:textId="77777777" w:rsidR="000F392E" w:rsidRDefault="000F392E" w:rsidP="008C2DB8"/>
    <w:p w14:paraId="03BBF0E6" w14:textId="77777777" w:rsidR="000F392E" w:rsidRDefault="000F392E" w:rsidP="000F392E">
      <w:r>
        <w:t>I tillegg vil føglende dokumenter gjelde i denne rekkefølge dersom forholdene ikke er dekket av de offisielle kontraktsdokumentene i listen over:</w:t>
      </w:r>
    </w:p>
    <w:p w14:paraId="5C154E5E" w14:textId="77777777" w:rsidR="000F392E" w:rsidRPr="00483BA9" w:rsidRDefault="000F392E" w:rsidP="000F392E">
      <w:pPr>
        <w:pStyle w:val="Listeavsnitt"/>
        <w:numPr>
          <w:ilvl w:val="0"/>
          <w:numId w:val="23"/>
        </w:numPr>
        <w:rPr>
          <w:rFonts w:eastAsia="Arial"/>
          <w:szCs w:val="24"/>
        </w:rPr>
      </w:pPr>
      <w:r w:rsidRPr="00483BA9">
        <w:rPr>
          <w:rFonts w:eastAsia="Arial"/>
          <w:szCs w:val="24"/>
        </w:rPr>
        <w:t>Andre relevante konkurransedokumenter</w:t>
      </w:r>
    </w:p>
    <w:p w14:paraId="386C496F" w14:textId="1673240F" w:rsidR="000F392E" w:rsidRDefault="000F392E" w:rsidP="000F392E">
      <w:pPr>
        <w:pStyle w:val="Listeavsnitt"/>
        <w:numPr>
          <w:ilvl w:val="0"/>
          <w:numId w:val="23"/>
        </w:numPr>
        <w:rPr>
          <w:rFonts w:eastAsia="Arial"/>
          <w:szCs w:val="24"/>
        </w:rPr>
      </w:pPr>
      <w:r w:rsidRPr="00483BA9">
        <w:rPr>
          <w:rFonts w:eastAsia="Arial"/>
          <w:szCs w:val="24"/>
        </w:rPr>
        <w:t>Andre relevante tilbudsdokumenter</w:t>
      </w:r>
    </w:p>
    <w:p w14:paraId="09C1325C" w14:textId="2995BA0B" w:rsidR="00CB65B3" w:rsidRDefault="001931E5" w:rsidP="00F85CC6">
      <w:pPr>
        <w:pStyle w:val="Overskrift2"/>
        <w:rPr>
          <w:rFonts w:eastAsia="Arial"/>
        </w:rPr>
      </w:pPr>
      <w:r>
        <w:rPr>
          <w:rFonts w:eastAsia="Arial"/>
        </w:rPr>
        <w:t>Varighet og oppsigelse</w:t>
      </w:r>
      <w:r w:rsidR="00D049E5">
        <w:rPr>
          <w:rFonts w:eastAsia="Arial"/>
        </w:rPr>
        <w:t xml:space="preserve"> </w:t>
      </w:r>
    </w:p>
    <w:p w14:paraId="7E5A5C33" w14:textId="12AA6B02" w:rsidR="001931E5" w:rsidRDefault="00972C4F" w:rsidP="001931E5">
      <w:pPr>
        <w:rPr>
          <w:rFonts w:eastAsia="Arial"/>
          <w:i/>
          <w:iCs/>
        </w:rPr>
      </w:pPr>
      <w:r w:rsidRPr="006C1056">
        <w:rPr>
          <w:rFonts w:eastAsia="Arial"/>
          <w:i/>
          <w:iCs/>
          <w:highlight w:val="yellow"/>
        </w:rPr>
        <w:t>[</w:t>
      </w:r>
      <w:r w:rsidR="00DF0B3A" w:rsidRPr="006C1056">
        <w:rPr>
          <w:rFonts w:eastAsia="Arial"/>
          <w:i/>
          <w:iCs/>
          <w:highlight w:val="yellow"/>
        </w:rPr>
        <w:t>Fylles ut med avtaleperiode og eventuell opsjon</w:t>
      </w:r>
      <w:r w:rsidR="006C1056" w:rsidRPr="006C1056">
        <w:rPr>
          <w:rFonts w:eastAsia="Arial"/>
          <w:i/>
          <w:iCs/>
          <w:highlight w:val="yellow"/>
        </w:rPr>
        <w:t xml:space="preserve"> om forlengelse]</w:t>
      </w:r>
    </w:p>
    <w:p w14:paraId="2ED7F5E8" w14:textId="77777777" w:rsidR="006C1056" w:rsidRPr="006C1056" w:rsidRDefault="006C1056" w:rsidP="001931E5">
      <w:pPr>
        <w:rPr>
          <w:rFonts w:eastAsia="Arial"/>
          <w:i/>
          <w:iCs/>
        </w:rPr>
      </w:pPr>
    </w:p>
    <w:p w14:paraId="6E1C8081" w14:textId="69D616AE" w:rsidR="001931E5" w:rsidRDefault="009C12D9" w:rsidP="001931E5">
      <w:pPr>
        <w:rPr>
          <w:rFonts w:eastAsia="Arial"/>
        </w:rPr>
      </w:pPr>
      <w:r w:rsidRPr="006C1056">
        <w:rPr>
          <w:rFonts w:eastAsia="Arial"/>
        </w:rPr>
        <w:t>Avtalen gjelder</w:t>
      </w:r>
      <w:r w:rsidR="0093711F" w:rsidRPr="006C1056">
        <w:rPr>
          <w:rFonts w:eastAsia="Arial"/>
        </w:rPr>
        <w:t xml:space="preserve"> i perioden</w:t>
      </w:r>
      <w:r w:rsidR="0093711F" w:rsidRPr="006C1056">
        <w:rPr>
          <w:rFonts w:eastAsia="Arial"/>
          <w:highlight w:val="yellow"/>
        </w:rPr>
        <w:t>: ……………………….</w:t>
      </w:r>
      <w:r w:rsidR="0093711F" w:rsidRPr="006C1056">
        <w:rPr>
          <w:rFonts w:eastAsia="Arial"/>
        </w:rPr>
        <w:t>med eventuell opsjo</w:t>
      </w:r>
      <w:r w:rsidR="007C1C30" w:rsidRPr="006C1056">
        <w:rPr>
          <w:rFonts w:eastAsia="Arial"/>
        </w:rPr>
        <w:t>n på forlengelse</w:t>
      </w:r>
      <w:r w:rsidR="007C1C30" w:rsidRPr="006C1056">
        <w:rPr>
          <w:rFonts w:eastAsia="Arial"/>
          <w:highlight w:val="yellow"/>
        </w:rPr>
        <w:t>:……………</w:t>
      </w:r>
      <w:r w:rsidR="00C6208B" w:rsidRPr="006C1056">
        <w:rPr>
          <w:rFonts w:eastAsia="Arial"/>
          <w:highlight w:val="yellow"/>
        </w:rPr>
        <w:t>……………</w:t>
      </w:r>
    </w:p>
    <w:p w14:paraId="55310C78" w14:textId="55B829B7" w:rsidR="00C6208B" w:rsidRDefault="00C6208B" w:rsidP="001931E5">
      <w:pPr>
        <w:rPr>
          <w:rFonts w:eastAsia="Arial"/>
        </w:rPr>
      </w:pPr>
    </w:p>
    <w:p w14:paraId="15252E52" w14:textId="62763F7A" w:rsidR="00C6208B" w:rsidRDefault="000B4E2D" w:rsidP="001931E5">
      <w:pPr>
        <w:rPr>
          <w:rFonts w:eastAsia="Arial"/>
        </w:rPr>
      </w:pPr>
      <w:r>
        <w:rPr>
          <w:rFonts w:eastAsia="Arial"/>
        </w:rPr>
        <w:t>De</w:t>
      </w:r>
      <w:r w:rsidR="00C77F70">
        <w:rPr>
          <w:rFonts w:eastAsia="Arial"/>
        </w:rPr>
        <w:t>rsom det er aktuelt å endre</w:t>
      </w:r>
      <w:r w:rsidR="0075547E">
        <w:rPr>
          <w:rFonts w:eastAsia="Arial"/>
        </w:rPr>
        <w:t xml:space="preserve"> standard</w:t>
      </w:r>
      <w:r w:rsidR="008176C1">
        <w:rPr>
          <w:rFonts w:eastAsia="Arial"/>
        </w:rPr>
        <w:t xml:space="preserve"> kontrakts</w:t>
      </w:r>
      <w:r w:rsidR="0075547E">
        <w:rPr>
          <w:rFonts w:eastAsia="Arial"/>
        </w:rPr>
        <w:t>vilkår</w:t>
      </w:r>
      <w:r w:rsidR="005F36FB">
        <w:rPr>
          <w:rFonts w:eastAsia="Arial"/>
        </w:rPr>
        <w:t>s pkt 1.2</w:t>
      </w:r>
      <w:r w:rsidR="0075547E">
        <w:rPr>
          <w:rFonts w:eastAsia="Arial"/>
        </w:rPr>
        <w:t xml:space="preserve"> for varighet og oppsigelse</w:t>
      </w:r>
      <w:r>
        <w:rPr>
          <w:rFonts w:eastAsia="Arial"/>
        </w:rPr>
        <w:t xml:space="preserve">, forklares endringen </w:t>
      </w:r>
      <w:r w:rsidR="0023456C">
        <w:rPr>
          <w:rFonts w:eastAsia="Arial"/>
        </w:rPr>
        <w:t>her:</w:t>
      </w:r>
    </w:p>
    <w:p w14:paraId="41A7474F" w14:textId="39CF5FED" w:rsidR="0023456C" w:rsidRDefault="00D154BE" w:rsidP="001931E5">
      <w:pPr>
        <w:rPr>
          <w:rFonts w:eastAsia="Arial"/>
        </w:rPr>
      </w:pPr>
      <w:r>
        <w:rPr>
          <w:rFonts w:eastAsia="Arial"/>
        </w:rPr>
        <w:t>……………………………………………………………………………………………….</w:t>
      </w:r>
    </w:p>
    <w:p w14:paraId="639FDDCA" w14:textId="070C6E4B" w:rsidR="00DB085D" w:rsidRDefault="00DB085D" w:rsidP="001931E5">
      <w:pPr>
        <w:rPr>
          <w:rFonts w:eastAsia="Arial"/>
        </w:rPr>
      </w:pPr>
    </w:p>
    <w:p w14:paraId="66212B20" w14:textId="3F0C26A0" w:rsidR="00DB085D" w:rsidRDefault="00DB085D" w:rsidP="00DB085D">
      <w:pPr>
        <w:pStyle w:val="Overskrift2"/>
        <w:rPr>
          <w:rFonts w:eastAsia="Arial"/>
        </w:rPr>
      </w:pPr>
      <w:r>
        <w:rPr>
          <w:rFonts w:eastAsia="Arial"/>
        </w:rPr>
        <w:lastRenderedPageBreak/>
        <w:t>Tolking og rangordning (Standardvilkårene pkt 1.3)</w:t>
      </w:r>
    </w:p>
    <w:p w14:paraId="16607F2D" w14:textId="315B3BAE" w:rsidR="00DB085D" w:rsidRDefault="00DB085D" w:rsidP="00DB085D">
      <w:pPr>
        <w:rPr>
          <w:i/>
        </w:rPr>
      </w:pPr>
      <w:r>
        <w:rPr>
          <w:i/>
        </w:rPr>
        <w:t>(Fylles ut dersom det er aktuelt med endringer i punkt 1.</w:t>
      </w:r>
      <w:r w:rsidR="00D541F3">
        <w:rPr>
          <w:i/>
        </w:rPr>
        <w:t>3</w:t>
      </w:r>
      <w:r>
        <w:rPr>
          <w:i/>
        </w:rPr>
        <w:t xml:space="preserve"> i standardvilkårene).</w:t>
      </w:r>
    </w:p>
    <w:p w14:paraId="0EFBB173" w14:textId="77777777" w:rsidR="00DB085D" w:rsidRDefault="00DB085D" w:rsidP="00DB085D">
      <w:pPr>
        <w:rPr>
          <w:i/>
        </w:rPr>
      </w:pPr>
    </w:p>
    <w:p w14:paraId="68D342EB" w14:textId="77777777" w:rsidR="00DB085D" w:rsidRDefault="00DB085D" w:rsidP="00DB085D">
      <w:r>
        <w:t>…</w:t>
      </w:r>
      <w:r w:rsidRPr="00B92795">
        <w:t>…………………………………………………………………………………………</w:t>
      </w:r>
    </w:p>
    <w:p w14:paraId="20173F96" w14:textId="77777777" w:rsidR="00766BC2" w:rsidRPr="001931E5" w:rsidRDefault="00766BC2" w:rsidP="001931E5">
      <w:pPr>
        <w:rPr>
          <w:rFonts w:eastAsia="Arial"/>
        </w:rPr>
      </w:pPr>
    </w:p>
    <w:p w14:paraId="2D3F0349" w14:textId="1AEEC552" w:rsidR="00CB65B3" w:rsidRPr="00B92795" w:rsidRDefault="00CB65B3" w:rsidP="00DB085D">
      <w:pPr>
        <w:pStyle w:val="Overskrift2"/>
      </w:pPr>
      <w:bookmarkStart w:id="1" w:name="_Toc202762637"/>
      <w:r w:rsidRPr="00B92795">
        <w:t xml:space="preserve">Partenes representanter (standardvilkårene pkt. </w:t>
      </w:r>
      <w:r w:rsidR="00DB085D">
        <w:t>1.4</w:t>
      </w:r>
      <w:r w:rsidRPr="00B92795">
        <w:t>)</w:t>
      </w:r>
      <w:bookmarkEnd w:id="1"/>
    </w:p>
    <w:p w14:paraId="656DD898" w14:textId="77777777" w:rsidR="00CB65B3" w:rsidRPr="00E757D5" w:rsidRDefault="00CB65B3" w:rsidP="00CB65B3">
      <w:pPr>
        <w:tabs>
          <w:tab w:val="left" w:pos="993"/>
          <w:tab w:val="left" w:pos="4253"/>
          <w:tab w:val="left" w:pos="5245"/>
        </w:tabs>
      </w:pPr>
      <w:r>
        <w:t>Oppdragsgiverens</w:t>
      </w:r>
      <w:r w:rsidRPr="00E757D5">
        <w:t xml:space="preserve"> </w:t>
      </w:r>
      <w:r w:rsidRPr="00E757D5">
        <w:rPr>
          <w:u w:val="single"/>
        </w:rPr>
        <w:t>daglige kontaktperson</w:t>
      </w:r>
      <w:r w:rsidRPr="00E757D5">
        <w:t xml:space="preserve"> for kontrakten:</w:t>
      </w:r>
      <w:r w:rsidRPr="00E757D5">
        <w:br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00"/>
        <w:tblLook w:val="01E0" w:firstRow="1" w:lastRow="1" w:firstColumn="1" w:lastColumn="1" w:noHBand="0" w:noVBand="0"/>
      </w:tblPr>
      <w:tblGrid>
        <w:gridCol w:w="1668"/>
        <w:gridCol w:w="4677"/>
      </w:tblGrid>
      <w:tr w:rsidR="00CB65B3" w:rsidRPr="00E757D5" w14:paraId="25637D33" w14:textId="77777777" w:rsidTr="00CF6258">
        <w:tc>
          <w:tcPr>
            <w:tcW w:w="63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421B1E3A" w14:textId="77777777" w:rsidR="00CB65B3" w:rsidRPr="00E757D5" w:rsidRDefault="00CB65B3" w:rsidP="00CF6258">
            <w:pPr>
              <w:tabs>
                <w:tab w:val="left" w:pos="993"/>
                <w:tab w:val="left" w:pos="4253"/>
                <w:tab w:val="left" w:pos="5245"/>
              </w:tabs>
            </w:pPr>
            <w:r>
              <w:t>Oppdragsgiveren</w:t>
            </w:r>
          </w:p>
        </w:tc>
      </w:tr>
      <w:tr w:rsidR="00CB65B3" w:rsidRPr="00E757D5" w14:paraId="5A42D97A" w14:textId="77777777" w:rsidTr="00BB1C1B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C6D71B" w14:textId="77777777" w:rsidR="00CB65B3" w:rsidRPr="00E757D5" w:rsidRDefault="00CB65B3" w:rsidP="00CF6258">
            <w:pPr>
              <w:tabs>
                <w:tab w:val="left" w:pos="993"/>
                <w:tab w:val="left" w:pos="4253"/>
                <w:tab w:val="left" w:pos="5245"/>
              </w:tabs>
            </w:pPr>
            <w:r w:rsidRPr="00E757D5">
              <w:t>Navn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0B370EE3" w14:textId="77777777" w:rsidR="00CB65B3" w:rsidRPr="008E4748" w:rsidRDefault="00CB65B3" w:rsidP="00CF6258">
            <w:pPr>
              <w:tabs>
                <w:tab w:val="left" w:pos="993"/>
                <w:tab w:val="left" w:pos="4253"/>
                <w:tab w:val="left" w:pos="5245"/>
              </w:tabs>
              <w:rPr>
                <w:highlight w:val="yellow"/>
              </w:rPr>
            </w:pPr>
          </w:p>
        </w:tc>
      </w:tr>
      <w:tr w:rsidR="00CB65B3" w:rsidRPr="00E757D5" w14:paraId="4FEAC888" w14:textId="77777777" w:rsidTr="00CF6258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9E144E" w14:textId="77777777" w:rsidR="00CB65B3" w:rsidRPr="00E757D5" w:rsidRDefault="00CB65B3" w:rsidP="00CF6258">
            <w:pPr>
              <w:tabs>
                <w:tab w:val="left" w:pos="993"/>
                <w:tab w:val="left" w:pos="4253"/>
                <w:tab w:val="left" w:pos="5245"/>
              </w:tabs>
            </w:pPr>
            <w:r w:rsidRPr="00E757D5">
              <w:t>Adresse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7DDF42" w14:textId="77777777" w:rsidR="00CB65B3" w:rsidRPr="00C93212" w:rsidRDefault="00CB65B3" w:rsidP="00CF6258">
            <w:pPr>
              <w:tabs>
                <w:tab w:val="left" w:pos="993"/>
                <w:tab w:val="left" w:pos="4253"/>
                <w:tab w:val="left" w:pos="5245"/>
              </w:tabs>
              <w:rPr>
                <w:sz w:val="22"/>
                <w:szCs w:val="22"/>
              </w:rPr>
            </w:pPr>
            <w:r w:rsidRPr="00C93212">
              <w:rPr>
                <w:sz w:val="22"/>
                <w:szCs w:val="22"/>
              </w:rPr>
              <w:t>IVAR IKS, Postboks 8134, 4069 STAVANGER</w:t>
            </w:r>
          </w:p>
        </w:tc>
      </w:tr>
      <w:tr w:rsidR="00CB65B3" w:rsidRPr="00E757D5" w14:paraId="585D8C91" w14:textId="77777777" w:rsidTr="00BB1C1B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1BF646" w14:textId="77777777" w:rsidR="00CB65B3" w:rsidRPr="00E757D5" w:rsidRDefault="00CB65B3" w:rsidP="00CF6258">
            <w:pPr>
              <w:tabs>
                <w:tab w:val="left" w:pos="993"/>
                <w:tab w:val="left" w:pos="4253"/>
                <w:tab w:val="left" w:pos="5245"/>
              </w:tabs>
            </w:pPr>
            <w:r w:rsidRPr="00E757D5">
              <w:t>Telefon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34C3D8B6" w14:textId="77777777" w:rsidR="00CB65B3" w:rsidRPr="00E757D5" w:rsidRDefault="00CB65B3" w:rsidP="00CF6258">
            <w:pPr>
              <w:tabs>
                <w:tab w:val="left" w:pos="993"/>
                <w:tab w:val="left" w:pos="4253"/>
                <w:tab w:val="left" w:pos="5245"/>
              </w:tabs>
            </w:pPr>
          </w:p>
        </w:tc>
      </w:tr>
      <w:tr w:rsidR="00CB65B3" w:rsidRPr="00E757D5" w14:paraId="7457FC90" w14:textId="77777777" w:rsidTr="00BB1C1B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E67756" w14:textId="77777777" w:rsidR="00CB65B3" w:rsidRPr="00E757D5" w:rsidRDefault="00CB65B3" w:rsidP="00CF6258">
            <w:pPr>
              <w:tabs>
                <w:tab w:val="left" w:pos="993"/>
                <w:tab w:val="left" w:pos="4253"/>
                <w:tab w:val="left" w:pos="5245"/>
              </w:tabs>
            </w:pPr>
            <w:r w:rsidRPr="00E757D5">
              <w:t>E-post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7F7CDDDA" w14:textId="77777777" w:rsidR="00CB65B3" w:rsidRPr="00E757D5" w:rsidRDefault="00CB65B3" w:rsidP="00CF6258">
            <w:pPr>
              <w:tabs>
                <w:tab w:val="left" w:pos="993"/>
                <w:tab w:val="left" w:pos="4253"/>
                <w:tab w:val="left" w:pos="5245"/>
              </w:tabs>
            </w:pPr>
          </w:p>
        </w:tc>
      </w:tr>
    </w:tbl>
    <w:p w14:paraId="6E8110A1" w14:textId="77777777" w:rsidR="00CB65B3" w:rsidRDefault="00CB65B3" w:rsidP="00CB65B3">
      <w:pPr>
        <w:tabs>
          <w:tab w:val="left" w:pos="993"/>
          <w:tab w:val="left" w:pos="4253"/>
          <w:tab w:val="left" w:pos="5245"/>
        </w:tabs>
      </w:pPr>
    </w:p>
    <w:p w14:paraId="6867D51D" w14:textId="77777777" w:rsidR="00CB65B3" w:rsidRDefault="00CB65B3" w:rsidP="00CB65B3">
      <w:pPr>
        <w:tabs>
          <w:tab w:val="left" w:pos="993"/>
          <w:tab w:val="left" w:pos="4253"/>
          <w:tab w:val="left" w:pos="5245"/>
        </w:tabs>
      </w:pPr>
    </w:p>
    <w:p w14:paraId="7267B7A3" w14:textId="77777777" w:rsidR="00CB65B3" w:rsidRDefault="00CB65B3" w:rsidP="00CB65B3">
      <w:pPr>
        <w:tabs>
          <w:tab w:val="left" w:pos="993"/>
          <w:tab w:val="left" w:pos="4253"/>
          <w:tab w:val="left" w:pos="5245"/>
        </w:tabs>
      </w:pPr>
      <w:r>
        <w:t xml:space="preserve">Leverandørens representant og </w:t>
      </w:r>
      <w:r w:rsidRPr="00E757D5">
        <w:rPr>
          <w:u w:val="single"/>
        </w:rPr>
        <w:t>daglige kontaktperson</w:t>
      </w:r>
      <w:r w:rsidRPr="00E757D5">
        <w:t xml:space="preserve"> for kontrakten</w:t>
      </w:r>
      <w:r>
        <w:t>:</w:t>
      </w:r>
    </w:p>
    <w:p w14:paraId="0FFCDCF5" w14:textId="77777777" w:rsidR="00CB65B3" w:rsidRPr="00E757D5" w:rsidRDefault="00CB65B3" w:rsidP="00CB65B3">
      <w:pPr>
        <w:tabs>
          <w:tab w:val="left" w:pos="993"/>
          <w:tab w:val="left" w:pos="4253"/>
          <w:tab w:val="left" w:pos="5245"/>
        </w:tabs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68"/>
        <w:gridCol w:w="4677"/>
      </w:tblGrid>
      <w:tr w:rsidR="00CB65B3" w:rsidRPr="00E757D5" w14:paraId="31C37E5B" w14:textId="77777777" w:rsidTr="00CF6258">
        <w:tc>
          <w:tcPr>
            <w:tcW w:w="63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2B5567A" w14:textId="77777777" w:rsidR="00CB65B3" w:rsidRPr="00E757D5" w:rsidRDefault="00CB65B3" w:rsidP="00CF6258">
            <w:pPr>
              <w:tabs>
                <w:tab w:val="left" w:pos="993"/>
                <w:tab w:val="left" w:pos="4253"/>
                <w:tab w:val="left" w:pos="5245"/>
              </w:tabs>
            </w:pPr>
            <w:r>
              <w:t>Leverandøren</w:t>
            </w:r>
          </w:p>
        </w:tc>
      </w:tr>
      <w:tr w:rsidR="00CB65B3" w:rsidRPr="00E757D5" w14:paraId="2D9839E6" w14:textId="77777777" w:rsidTr="00BB1C1B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D34299" w14:textId="77777777" w:rsidR="00CB65B3" w:rsidRPr="00E757D5" w:rsidRDefault="00CB65B3" w:rsidP="00CF6258">
            <w:pPr>
              <w:tabs>
                <w:tab w:val="left" w:pos="993"/>
                <w:tab w:val="left" w:pos="4253"/>
                <w:tab w:val="left" w:pos="5245"/>
              </w:tabs>
            </w:pPr>
            <w:r w:rsidRPr="00E757D5">
              <w:t>Navn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4AAEC3BE" w14:textId="77777777" w:rsidR="00CB65B3" w:rsidRPr="005C1375" w:rsidRDefault="00CB65B3" w:rsidP="00CF6258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</w:tr>
      <w:tr w:rsidR="00CB65B3" w:rsidRPr="00E757D5" w14:paraId="39CCC04F" w14:textId="77777777" w:rsidTr="00BB1C1B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F1F948" w14:textId="77777777" w:rsidR="00CB65B3" w:rsidRPr="00E757D5" w:rsidRDefault="00CB65B3" w:rsidP="00CF6258">
            <w:pPr>
              <w:tabs>
                <w:tab w:val="left" w:pos="993"/>
                <w:tab w:val="left" w:pos="4253"/>
                <w:tab w:val="left" w:pos="5245"/>
              </w:tabs>
            </w:pPr>
            <w:r w:rsidRPr="00E757D5">
              <w:t>Adresse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34F518FF" w14:textId="77777777" w:rsidR="00CB65B3" w:rsidRPr="005C1375" w:rsidRDefault="00CB65B3" w:rsidP="00CF6258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</w:tr>
      <w:tr w:rsidR="00CB65B3" w:rsidRPr="00E757D5" w14:paraId="00DC4FE3" w14:textId="77777777" w:rsidTr="00BB1C1B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FA7016" w14:textId="77777777" w:rsidR="00CB65B3" w:rsidRPr="00E757D5" w:rsidRDefault="00CB65B3" w:rsidP="00CF6258">
            <w:pPr>
              <w:tabs>
                <w:tab w:val="left" w:pos="993"/>
                <w:tab w:val="left" w:pos="4253"/>
                <w:tab w:val="left" w:pos="5245"/>
              </w:tabs>
            </w:pPr>
            <w:r w:rsidRPr="00E757D5">
              <w:t>Telefon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68AAF094" w14:textId="77777777" w:rsidR="00CB65B3" w:rsidRPr="005C1375" w:rsidRDefault="00CB65B3" w:rsidP="00CF6258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</w:tr>
      <w:tr w:rsidR="00CB65B3" w:rsidRPr="00E757D5" w14:paraId="2B41F6D4" w14:textId="77777777" w:rsidTr="00BB1C1B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F15D15" w14:textId="77777777" w:rsidR="00CB65B3" w:rsidRPr="00E757D5" w:rsidRDefault="00CB65B3" w:rsidP="00CF6258">
            <w:pPr>
              <w:tabs>
                <w:tab w:val="left" w:pos="993"/>
                <w:tab w:val="left" w:pos="4253"/>
                <w:tab w:val="left" w:pos="5245"/>
              </w:tabs>
            </w:pPr>
            <w:r w:rsidRPr="00E757D5">
              <w:t>E-post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2C8CA927" w14:textId="77777777" w:rsidR="00CB65B3" w:rsidRPr="008F77BE" w:rsidRDefault="00CB65B3" w:rsidP="00CF6258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</w:tr>
    </w:tbl>
    <w:p w14:paraId="1CA6E0F2" w14:textId="77777777" w:rsidR="00CB65B3" w:rsidRDefault="00CB65B3" w:rsidP="00CB65B3">
      <w:pPr>
        <w:tabs>
          <w:tab w:val="left" w:pos="993"/>
          <w:tab w:val="left" w:pos="4253"/>
          <w:tab w:val="left" w:pos="5245"/>
        </w:tabs>
      </w:pPr>
    </w:p>
    <w:p w14:paraId="49106F67" w14:textId="77777777" w:rsidR="00CB65B3" w:rsidRDefault="00CB65B3" w:rsidP="00CB65B3">
      <w:r>
        <w:t>Oppgitte e-postadresser skal benyttes som postmottak for elektronisk kommunikasjon mellom partene.</w:t>
      </w:r>
    </w:p>
    <w:p w14:paraId="01AB8CA3" w14:textId="77777777" w:rsidR="00CB65B3" w:rsidRPr="00CB65B3" w:rsidRDefault="00CB65B3" w:rsidP="00CB65B3">
      <w:pPr>
        <w:rPr>
          <w:rFonts w:eastAsia="Arial"/>
          <w:szCs w:val="24"/>
        </w:rPr>
      </w:pPr>
    </w:p>
    <w:p w14:paraId="140ABEB2" w14:textId="4D662656" w:rsidR="00593C09" w:rsidRPr="00B92795" w:rsidRDefault="009F3663" w:rsidP="009F3663">
      <w:pPr>
        <w:pStyle w:val="Overskrift1"/>
      </w:pPr>
      <w:bookmarkStart w:id="2" w:name="_Toc202762639"/>
      <w:r>
        <w:t xml:space="preserve">Gjennomføring av tjenester </w:t>
      </w:r>
      <w:r w:rsidR="00593C09" w:rsidRPr="00B92795">
        <w:t xml:space="preserve">(standardvilkårene pkt. </w:t>
      </w:r>
      <w:r>
        <w:t>2.1 - 2.6</w:t>
      </w:r>
      <w:r w:rsidR="00593C09" w:rsidRPr="00B92795">
        <w:t>)</w:t>
      </w:r>
    </w:p>
    <w:bookmarkEnd w:id="2"/>
    <w:p w14:paraId="7B426FBA" w14:textId="66172429" w:rsidR="00593C09" w:rsidRPr="00696698" w:rsidRDefault="003977D5" w:rsidP="00593C09">
      <w:pPr>
        <w:rPr>
          <w:i/>
          <w:sz w:val="22"/>
          <w:szCs w:val="18"/>
        </w:rPr>
      </w:pPr>
      <w:r w:rsidRPr="00696698">
        <w:rPr>
          <w:i/>
          <w:sz w:val="22"/>
          <w:szCs w:val="18"/>
        </w:rPr>
        <w:t xml:space="preserve">(Fylles ut dersom det er avtalt noe utover det som framkommer i standardvilkårenes pkt </w:t>
      </w:r>
      <w:r w:rsidR="009F3663">
        <w:rPr>
          <w:i/>
          <w:sz w:val="22"/>
          <w:szCs w:val="18"/>
        </w:rPr>
        <w:t>2</w:t>
      </w:r>
      <w:r w:rsidR="00A3490A" w:rsidRPr="00696698">
        <w:rPr>
          <w:i/>
          <w:sz w:val="22"/>
          <w:szCs w:val="18"/>
        </w:rPr>
        <w:t>.</w:t>
      </w:r>
      <w:r w:rsidR="0033322A" w:rsidRPr="00696698">
        <w:rPr>
          <w:i/>
          <w:sz w:val="22"/>
          <w:szCs w:val="18"/>
        </w:rPr>
        <w:t>1</w:t>
      </w:r>
      <w:r w:rsidR="00767448" w:rsidRPr="00696698">
        <w:rPr>
          <w:i/>
          <w:sz w:val="22"/>
          <w:szCs w:val="18"/>
        </w:rPr>
        <w:t xml:space="preserve"> – </w:t>
      </w:r>
      <w:r w:rsidR="009F3663">
        <w:rPr>
          <w:i/>
          <w:sz w:val="22"/>
          <w:szCs w:val="18"/>
        </w:rPr>
        <w:t>2</w:t>
      </w:r>
      <w:r w:rsidR="00767448" w:rsidRPr="00696698">
        <w:rPr>
          <w:i/>
          <w:sz w:val="22"/>
          <w:szCs w:val="18"/>
        </w:rPr>
        <w:t>.</w:t>
      </w:r>
      <w:r w:rsidR="009F3663">
        <w:rPr>
          <w:i/>
          <w:sz w:val="22"/>
          <w:szCs w:val="18"/>
        </w:rPr>
        <w:t>6</w:t>
      </w:r>
      <w:r w:rsidRPr="00696698">
        <w:rPr>
          <w:i/>
          <w:sz w:val="22"/>
          <w:szCs w:val="18"/>
        </w:rPr>
        <w:t>)</w:t>
      </w:r>
    </w:p>
    <w:p w14:paraId="74F7C90F" w14:textId="7B477A59" w:rsidR="002B3345" w:rsidRDefault="002B3345" w:rsidP="002B3345">
      <w:pPr>
        <w:pStyle w:val="Listeavsnitt"/>
        <w:numPr>
          <w:ilvl w:val="1"/>
          <w:numId w:val="34"/>
        </w:numPr>
      </w:pPr>
      <w:r>
        <w:t>Gjennomføring:…….………….</w:t>
      </w:r>
      <w:r w:rsidRPr="00B92795">
        <w:t>………………………………………………</w:t>
      </w:r>
    </w:p>
    <w:p w14:paraId="002DB174" w14:textId="377D1392" w:rsidR="002B3345" w:rsidRDefault="002B3345" w:rsidP="002B3345">
      <w:pPr>
        <w:pStyle w:val="Listeavsnitt"/>
        <w:numPr>
          <w:ilvl w:val="1"/>
          <w:numId w:val="34"/>
        </w:numPr>
      </w:pPr>
      <w:r>
        <w:t>Eiendomsrett:………………………………………………………………….</w:t>
      </w:r>
    </w:p>
    <w:p w14:paraId="54649A9C" w14:textId="463FAADF" w:rsidR="002B3345" w:rsidRDefault="002B3345" w:rsidP="002B3345">
      <w:pPr>
        <w:pStyle w:val="Listeavsnitt"/>
        <w:numPr>
          <w:ilvl w:val="1"/>
          <w:numId w:val="34"/>
        </w:numPr>
      </w:pPr>
      <w:r>
        <w:t>Bemanning:……………………………………………………………………</w:t>
      </w:r>
    </w:p>
    <w:p w14:paraId="138B110B" w14:textId="771CD73A" w:rsidR="002B3345" w:rsidRDefault="002B3345" w:rsidP="002B3345">
      <w:pPr>
        <w:pStyle w:val="Listeavsnitt"/>
        <w:numPr>
          <w:ilvl w:val="1"/>
          <w:numId w:val="34"/>
        </w:numPr>
      </w:pPr>
      <w:r>
        <w:t>Midlertidig stansing:………………………………………………………….</w:t>
      </w:r>
    </w:p>
    <w:p w14:paraId="2879B545" w14:textId="5A41784B" w:rsidR="002B3345" w:rsidRDefault="002B3345" w:rsidP="002B3345">
      <w:pPr>
        <w:pStyle w:val="Listeavsnitt"/>
        <w:numPr>
          <w:ilvl w:val="1"/>
          <w:numId w:val="34"/>
        </w:numPr>
      </w:pPr>
      <w:r>
        <w:t>Avbestilling:………………………………………………………………….</w:t>
      </w:r>
    </w:p>
    <w:p w14:paraId="1CB0C80A" w14:textId="0CA23C19" w:rsidR="002B3345" w:rsidRDefault="002B3345" w:rsidP="002B3345">
      <w:pPr>
        <w:pStyle w:val="Listeavsnitt"/>
        <w:numPr>
          <w:ilvl w:val="1"/>
          <w:numId w:val="34"/>
        </w:numPr>
      </w:pPr>
      <w:r>
        <w:t>Opsjoner:……………………………………………………………………..</w:t>
      </w:r>
    </w:p>
    <w:p w14:paraId="3EC53432" w14:textId="77777777" w:rsidR="003977D5" w:rsidRDefault="003977D5" w:rsidP="00593C09">
      <w:pPr>
        <w:rPr>
          <w:i/>
        </w:rPr>
      </w:pPr>
    </w:p>
    <w:p w14:paraId="798D64C6" w14:textId="536DE823" w:rsidR="00867535" w:rsidRPr="00B92795" w:rsidRDefault="00867535" w:rsidP="00867535">
      <w:pPr>
        <w:pStyle w:val="Overskrift1"/>
      </w:pPr>
      <w:r>
        <w:t xml:space="preserve">Endringer av avtalen (standardvilkårene pkt. </w:t>
      </w:r>
      <w:r w:rsidR="00706469">
        <w:t>3</w:t>
      </w:r>
      <w:r>
        <w:t>)</w:t>
      </w:r>
    </w:p>
    <w:p w14:paraId="568D1C2D" w14:textId="72B05461" w:rsidR="00706469" w:rsidRPr="00696698" w:rsidRDefault="00706469" w:rsidP="00706469">
      <w:pPr>
        <w:rPr>
          <w:i/>
          <w:sz w:val="22"/>
          <w:szCs w:val="18"/>
        </w:rPr>
      </w:pPr>
      <w:r w:rsidRPr="00696698">
        <w:rPr>
          <w:i/>
          <w:sz w:val="22"/>
          <w:szCs w:val="18"/>
        </w:rPr>
        <w:t xml:space="preserve">(Fylles ut dersom det er avtalt noe utover det som framkommer i standardvilkårenes pkt </w:t>
      </w:r>
      <w:r>
        <w:rPr>
          <w:i/>
          <w:sz w:val="22"/>
          <w:szCs w:val="18"/>
        </w:rPr>
        <w:t>3</w:t>
      </w:r>
      <w:r w:rsidRPr="00696698">
        <w:rPr>
          <w:i/>
          <w:sz w:val="22"/>
          <w:szCs w:val="18"/>
        </w:rPr>
        <w:t>)</w:t>
      </w:r>
    </w:p>
    <w:p w14:paraId="7E7EC17C" w14:textId="77777777" w:rsidR="00706469" w:rsidRDefault="00706469" w:rsidP="00706469">
      <w:r>
        <w:t>………………………………………………</w:t>
      </w:r>
      <w:r w:rsidRPr="00B92795">
        <w:t>………………………………………………</w:t>
      </w:r>
    </w:p>
    <w:p w14:paraId="468864BC" w14:textId="77777777" w:rsidR="00867535" w:rsidRPr="00B92795" w:rsidRDefault="00867535" w:rsidP="0034140F"/>
    <w:p w14:paraId="5C1AB11A" w14:textId="77777777" w:rsidR="003977D5" w:rsidRPr="003977D5" w:rsidRDefault="003977D5" w:rsidP="00593C09">
      <w:pPr>
        <w:rPr>
          <w:i/>
        </w:rPr>
      </w:pPr>
    </w:p>
    <w:p w14:paraId="070908C4" w14:textId="6C4DC213" w:rsidR="00593C09" w:rsidRPr="00B92795" w:rsidRDefault="00635D26" w:rsidP="00593C09">
      <w:pPr>
        <w:pStyle w:val="Overskrift1"/>
      </w:pPr>
      <w:r>
        <w:t xml:space="preserve">Partenes plikter </w:t>
      </w:r>
      <w:r w:rsidR="009E3FFF">
        <w:t xml:space="preserve">(standardvilkårene </w:t>
      </w:r>
      <w:r w:rsidR="007C5B61">
        <w:t>pkt</w:t>
      </w:r>
      <w:r w:rsidR="00A3490A">
        <w:t>. 4</w:t>
      </w:r>
      <w:r w:rsidR="007C5B61">
        <w:t>)</w:t>
      </w:r>
    </w:p>
    <w:p w14:paraId="75875036" w14:textId="77777777" w:rsidR="00635D26" w:rsidRDefault="00635D26" w:rsidP="00593C09"/>
    <w:p w14:paraId="00A20446" w14:textId="62F2EA54" w:rsidR="00593C09" w:rsidRPr="00B92795" w:rsidRDefault="00635D26" w:rsidP="00635D26">
      <w:pPr>
        <w:pStyle w:val="Overskrift2"/>
      </w:pPr>
      <w:r>
        <w:t xml:space="preserve">Leverandørens plikter (standardvilkårene pkt 4.1) </w:t>
      </w:r>
      <w:r w:rsidR="00593C09" w:rsidRPr="00B92795">
        <w:tab/>
      </w:r>
    </w:p>
    <w:p w14:paraId="3D10BB4F" w14:textId="5CEC1C20" w:rsidR="00A3490A" w:rsidRPr="00696698" w:rsidRDefault="00A3490A" w:rsidP="00A3490A">
      <w:pPr>
        <w:rPr>
          <w:i/>
          <w:sz w:val="22"/>
          <w:szCs w:val="18"/>
        </w:rPr>
      </w:pPr>
      <w:r w:rsidRPr="00696698">
        <w:rPr>
          <w:i/>
          <w:sz w:val="22"/>
          <w:szCs w:val="18"/>
        </w:rPr>
        <w:t>(Fylles ut dersom det er avtalt noe utover det som framkommer i standardvilkårenes pkt 4.1</w:t>
      </w:r>
      <w:r w:rsidR="00635D26">
        <w:rPr>
          <w:i/>
          <w:sz w:val="22"/>
          <w:szCs w:val="18"/>
        </w:rPr>
        <w:t>.1</w:t>
      </w:r>
      <w:r w:rsidR="00767448" w:rsidRPr="00696698">
        <w:rPr>
          <w:i/>
          <w:sz w:val="22"/>
          <w:szCs w:val="18"/>
        </w:rPr>
        <w:t xml:space="preserve"> </w:t>
      </w:r>
      <w:r w:rsidR="00696698" w:rsidRPr="00696698">
        <w:rPr>
          <w:i/>
          <w:sz w:val="22"/>
          <w:szCs w:val="18"/>
        </w:rPr>
        <w:t>–</w:t>
      </w:r>
      <w:r w:rsidR="00767448" w:rsidRPr="00696698">
        <w:rPr>
          <w:i/>
          <w:sz w:val="22"/>
          <w:szCs w:val="18"/>
        </w:rPr>
        <w:t xml:space="preserve"> </w:t>
      </w:r>
      <w:r w:rsidR="00696698" w:rsidRPr="00696698">
        <w:rPr>
          <w:i/>
          <w:sz w:val="22"/>
          <w:szCs w:val="18"/>
        </w:rPr>
        <w:t>4.</w:t>
      </w:r>
      <w:r w:rsidR="00635D26">
        <w:rPr>
          <w:i/>
          <w:sz w:val="22"/>
          <w:szCs w:val="18"/>
        </w:rPr>
        <w:t>1.7</w:t>
      </w:r>
      <w:r w:rsidRPr="00696698">
        <w:rPr>
          <w:i/>
          <w:sz w:val="22"/>
          <w:szCs w:val="18"/>
        </w:rPr>
        <w:t>)</w:t>
      </w:r>
    </w:p>
    <w:p w14:paraId="45EE8BFB" w14:textId="77777777" w:rsidR="00A3490A" w:rsidRDefault="00A3490A" w:rsidP="00A3490A">
      <w:pPr>
        <w:rPr>
          <w:i/>
        </w:rPr>
      </w:pPr>
    </w:p>
    <w:p w14:paraId="6B7D048E" w14:textId="79460BF3" w:rsidR="00A3490A" w:rsidRPr="00A7281F" w:rsidRDefault="00A3490A" w:rsidP="00AC5FAB">
      <w:pPr>
        <w:pStyle w:val="Overskrift3"/>
      </w:pPr>
      <w:r w:rsidRPr="00A7281F">
        <w:t>4.1</w:t>
      </w:r>
      <w:r w:rsidR="00635D26" w:rsidRPr="00A7281F">
        <w:t xml:space="preserve">.1 Leverandørens ansvar og kompetanse: </w:t>
      </w:r>
      <w:r w:rsidRPr="00A7281F">
        <w:t>…………………………………………</w:t>
      </w:r>
    </w:p>
    <w:p w14:paraId="3624BCC3" w14:textId="73BE9315" w:rsidR="00A3490A" w:rsidRPr="00A7281F" w:rsidRDefault="00A3490A" w:rsidP="00AC5FAB">
      <w:pPr>
        <w:pStyle w:val="Overskrift3"/>
      </w:pPr>
      <w:r w:rsidRPr="00A7281F">
        <w:t>4</w:t>
      </w:r>
      <w:r w:rsidR="006E0380" w:rsidRPr="00A7281F">
        <w:t>.</w:t>
      </w:r>
      <w:r w:rsidR="00635D26" w:rsidRPr="00A7281F">
        <w:t>1.</w:t>
      </w:r>
      <w:r w:rsidRPr="00A7281F">
        <w:t>2</w:t>
      </w:r>
      <w:r w:rsidR="00635D26" w:rsidRPr="00A7281F">
        <w:t xml:space="preserve"> Amsvar for underleverandører: </w:t>
      </w:r>
      <w:r w:rsidRPr="00A7281F">
        <w:t>…………………………………………………</w:t>
      </w:r>
    </w:p>
    <w:p w14:paraId="3A6A6460" w14:textId="139151A5" w:rsidR="00A3490A" w:rsidRPr="00A7281F" w:rsidRDefault="00A3490A" w:rsidP="00AC5FAB">
      <w:pPr>
        <w:pStyle w:val="Overskrift3"/>
      </w:pPr>
      <w:r w:rsidRPr="00A7281F">
        <w:t>4</w:t>
      </w:r>
      <w:r w:rsidR="006E0380" w:rsidRPr="00A7281F">
        <w:t>.</w:t>
      </w:r>
      <w:r w:rsidR="00635D26" w:rsidRPr="00A7281F">
        <w:t>1.</w:t>
      </w:r>
      <w:r w:rsidRPr="00A7281F">
        <w:t>3</w:t>
      </w:r>
      <w:r w:rsidR="00635D26" w:rsidRPr="00A7281F">
        <w:t xml:space="preserve"> Samarbeid med tredjepart:</w:t>
      </w:r>
      <w:r w:rsidRPr="00A7281F">
        <w:t>………………………………………………………</w:t>
      </w:r>
    </w:p>
    <w:p w14:paraId="358BD33B" w14:textId="59E98D6C" w:rsidR="006E0380" w:rsidRPr="00A7281F" w:rsidRDefault="006E0380" w:rsidP="00AC5FAB">
      <w:pPr>
        <w:pStyle w:val="Overskrift3"/>
      </w:pPr>
      <w:r w:rsidRPr="00A7281F">
        <w:t>4.</w:t>
      </w:r>
      <w:r w:rsidR="00635D26" w:rsidRPr="00A7281F">
        <w:t>1.4 Spesielle bestemmelser knyttet til lønns- og arbeidsvilkår:</w:t>
      </w:r>
      <w:r w:rsidRPr="00A7281F">
        <w:t>…………………</w:t>
      </w:r>
      <w:r w:rsidR="00A7281F">
        <w:t>….</w:t>
      </w:r>
    </w:p>
    <w:p w14:paraId="50333D4C" w14:textId="435A0B2B" w:rsidR="006E0380" w:rsidRPr="00A7281F" w:rsidRDefault="006E0380" w:rsidP="00AC5FAB">
      <w:pPr>
        <w:pStyle w:val="Overskrift3"/>
      </w:pPr>
      <w:r w:rsidRPr="00A7281F">
        <w:t>4.</w:t>
      </w:r>
      <w:r w:rsidR="00635D26" w:rsidRPr="00A7281F">
        <w:t>1.</w:t>
      </w:r>
      <w:r w:rsidRPr="00A7281F">
        <w:t>5</w:t>
      </w:r>
      <w:r w:rsidR="00635D26" w:rsidRPr="00A7281F">
        <w:t xml:space="preserve"> Åpenhetsloven</w:t>
      </w:r>
      <w:r w:rsidR="00A7281F">
        <w:t>:</w:t>
      </w:r>
      <w:r w:rsidRPr="00A7281F">
        <w:t>……………………………………………………………………</w:t>
      </w:r>
    </w:p>
    <w:p w14:paraId="221B7D9D" w14:textId="02BB7B63" w:rsidR="00AC196A" w:rsidRDefault="00AC196A" w:rsidP="00AC5FAB">
      <w:pPr>
        <w:pStyle w:val="Overskrift3"/>
      </w:pPr>
      <w:r w:rsidRPr="00A7281F">
        <w:t>4.</w:t>
      </w:r>
      <w:r w:rsidR="00635D26" w:rsidRPr="00A7281F">
        <w:t>1.</w:t>
      </w:r>
      <w:r w:rsidRPr="00A7281F">
        <w:t>6</w:t>
      </w:r>
      <w:r w:rsidR="00635D26" w:rsidRPr="00A7281F">
        <w:t xml:space="preserve"> Kundens etiske retningslinjer</w:t>
      </w:r>
      <w:r w:rsidR="00A7281F">
        <w:t>:</w:t>
      </w:r>
      <w:r w:rsidRPr="00A7281F">
        <w:t>………………………………</w:t>
      </w:r>
      <w:r w:rsidR="00635D26" w:rsidRPr="00A7281F">
        <w:t>.</w:t>
      </w:r>
      <w:r w:rsidRPr="00A7281F">
        <w:t>……</w:t>
      </w:r>
      <w:r w:rsidR="00635D26" w:rsidRPr="00A7281F">
        <w:t>.</w:t>
      </w:r>
      <w:r w:rsidRPr="00A7281F">
        <w:t>……………</w:t>
      </w:r>
    </w:p>
    <w:p w14:paraId="6D793B5C" w14:textId="5D955EEB" w:rsidR="00AC5FAB" w:rsidRPr="00AC5FAB" w:rsidRDefault="00AC5FAB" w:rsidP="00AC5FAB">
      <w:pPr>
        <w:pStyle w:val="Overskrift3"/>
      </w:pPr>
      <w:r w:rsidRPr="00AC5FAB">
        <w:t xml:space="preserve">4.17 </w:t>
      </w:r>
      <w:r>
        <w:t>Reklame:…………………………………………………………………………</w:t>
      </w:r>
    </w:p>
    <w:p w14:paraId="5E9AEF96" w14:textId="75948801" w:rsidR="00FC65EA" w:rsidRPr="00B92795" w:rsidRDefault="00406C5E" w:rsidP="00FC65EA">
      <w:pPr>
        <w:pStyle w:val="Overskrift2"/>
        <w:numPr>
          <w:ilvl w:val="0"/>
          <w:numId w:val="0"/>
        </w:numPr>
        <w:ind w:left="708"/>
      </w:pPr>
      <w:r>
        <w:t>4</w:t>
      </w:r>
      <w:r w:rsidR="00FC65EA">
        <w:t xml:space="preserve">.2 Kundens plikter (standardvilkårene pkt 4.2) </w:t>
      </w:r>
      <w:r w:rsidR="00FC65EA" w:rsidRPr="00B92795">
        <w:tab/>
      </w:r>
    </w:p>
    <w:p w14:paraId="105E42B0" w14:textId="1D0CB19A" w:rsidR="00FC65EA" w:rsidRPr="00696698" w:rsidRDefault="00FC65EA" w:rsidP="00FC65EA">
      <w:pPr>
        <w:rPr>
          <w:i/>
          <w:sz w:val="22"/>
          <w:szCs w:val="18"/>
        </w:rPr>
      </w:pPr>
      <w:r w:rsidRPr="00696698">
        <w:rPr>
          <w:i/>
          <w:sz w:val="22"/>
          <w:szCs w:val="18"/>
        </w:rPr>
        <w:t>(Fylles ut dersom det er avtalt noe utover det som framkommer i standardvilkårenes pkt 4.</w:t>
      </w:r>
      <w:r>
        <w:rPr>
          <w:i/>
          <w:sz w:val="22"/>
          <w:szCs w:val="18"/>
        </w:rPr>
        <w:t>2</w:t>
      </w:r>
    </w:p>
    <w:p w14:paraId="0B311030" w14:textId="77777777" w:rsidR="00FC65EA" w:rsidRDefault="00FC65EA" w:rsidP="00FC65EA">
      <w:pPr>
        <w:rPr>
          <w:i/>
        </w:rPr>
      </w:pPr>
    </w:p>
    <w:p w14:paraId="7446C864" w14:textId="44C38FBE" w:rsidR="00FC65EA" w:rsidRPr="00B92795" w:rsidRDefault="00FC65EA" w:rsidP="004137EF">
      <w:pPr>
        <w:pStyle w:val="Overskrift3"/>
      </w:pPr>
      <w:r>
        <w:t>4.2.1 Medvirkning: ……………………</w:t>
      </w:r>
      <w:r w:rsidRPr="00B92795">
        <w:t>………………………………………………</w:t>
      </w:r>
    </w:p>
    <w:p w14:paraId="5D559E19" w14:textId="525DDBF9" w:rsidR="00FC65EA" w:rsidRDefault="00406C5E" w:rsidP="00FC65EA">
      <w:pPr>
        <w:pStyle w:val="Overskrift2"/>
        <w:numPr>
          <w:ilvl w:val="0"/>
          <w:numId w:val="0"/>
        </w:numPr>
        <w:ind w:left="708"/>
      </w:pPr>
      <w:r>
        <w:t>4</w:t>
      </w:r>
      <w:r w:rsidR="00FC65EA">
        <w:t>.3 Møter (standardvilkårene pkt 4.3)</w:t>
      </w:r>
    </w:p>
    <w:p w14:paraId="724CF6B4" w14:textId="1EFBFA52" w:rsidR="00FC65EA" w:rsidRPr="00696698" w:rsidRDefault="00FC65EA" w:rsidP="00FC65EA">
      <w:pPr>
        <w:rPr>
          <w:i/>
          <w:sz w:val="22"/>
          <w:szCs w:val="18"/>
        </w:rPr>
      </w:pPr>
      <w:r w:rsidRPr="00696698">
        <w:rPr>
          <w:i/>
          <w:sz w:val="22"/>
          <w:szCs w:val="18"/>
        </w:rPr>
        <w:t>(Fylles ut dersom det er avtalt noe utover det som framkommer i standardvilkårenes pkt 4.</w:t>
      </w:r>
      <w:r>
        <w:rPr>
          <w:i/>
          <w:sz w:val="22"/>
          <w:szCs w:val="18"/>
        </w:rPr>
        <w:t>3</w:t>
      </w:r>
      <w:r w:rsidRPr="00696698">
        <w:rPr>
          <w:i/>
          <w:sz w:val="22"/>
          <w:szCs w:val="18"/>
        </w:rPr>
        <w:t>)</w:t>
      </w:r>
    </w:p>
    <w:p w14:paraId="02C3E74C" w14:textId="43BED868" w:rsidR="00FC65EA" w:rsidRDefault="00FC65EA" w:rsidP="00FC65EA">
      <w:r>
        <w:t>………………………………………………</w:t>
      </w:r>
      <w:r w:rsidRPr="00B92795">
        <w:t>………………………………………………</w:t>
      </w:r>
    </w:p>
    <w:p w14:paraId="0B80E59A" w14:textId="523EA0AA" w:rsidR="00FC65EA" w:rsidRDefault="00FC65EA" w:rsidP="00FC65EA"/>
    <w:p w14:paraId="5A316949" w14:textId="4CE16845" w:rsidR="00FC65EA" w:rsidRDefault="00406C5E" w:rsidP="00FC65EA">
      <w:pPr>
        <w:pStyle w:val="Overskrift2"/>
        <w:numPr>
          <w:ilvl w:val="0"/>
          <w:numId w:val="0"/>
        </w:numPr>
        <w:ind w:left="708"/>
      </w:pPr>
      <w:r>
        <w:t>4</w:t>
      </w:r>
      <w:r w:rsidR="00FC65EA">
        <w:t>.4 Risiko og ansvar for kommunikasjon og dokumentasjon (standardvilkårene pkt 4.4)</w:t>
      </w:r>
    </w:p>
    <w:p w14:paraId="000C7700" w14:textId="396D7181" w:rsidR="00FC65EA" w:rsidRPr="00696698" w:rsidRDefault="00FC65EA" w:rsidP="00FC65EA">
      <w:pPr>
        <w:rPr>
          <w:i/>
          <w:sz w:val="22"/>
          <w:szCs w:val="18"/>
        </w:rPr>
      </w:pPr>
      <w:r w:rsidRPr="00696698">
        <w:rPr>
          <w:i/>
          <w:sz w:val="22"/>
          <w:szCs w:val="18"/>
        </w:rPr>
        <w:t>(Fylles ut dersom det er avtalt noe utover det som framkommer i standardvilkårenes pkt 4.</w:t>
      </w:r>
      <w:r>
        <w:rPr>
          <w:i/>
          <w:sz w:val="22"/>
          <w:szCs w:val="18"/>
        </w:rPr>
        <w:t>4</w:t>
      </w:r>
      <w:r w:rsidRPr="00696698">
        <w:rPr>
          <w:i/>
          <w:sz w:val="22"/>
          <w:szCs w:val="18"/>
        </w:rPr>
        <w:t>)</w:t>
      </w:r>
    </w:p>
    <w:p w14:paraId="793DD931" w14:textId="77777777" w:rsidR="00FC65EA" w:rsidRDefault="00FC65EA" w:rsidP="00FC65EA">
      <w:r>
        <w:t>………………………………………………</w:t>
      </w:r>
      <w:r w:rsidRPr="00B92795">
        <w:t>………………………………………………</w:t>
      </w:r>
    </w:p>
    <w:p w14:paraId="47A68461" w14:textId="77777777" w:rsidR="00FC65EA" w:rsidRDefault="00FC65EA" w:rsidP="00FC65EA"/>
    <w:p w14:paraId="67BE5BF8" w14:textId="2B19B74B" w:rsidR="00FC65EA" w:rsidRDefault="00AC4D71" w:rsidP="00FC65EA">
      <w:pPr>
        <w:pStyle w:val="Overskrift2"/>
        <w:numPr>
          <w:ilvl w:val="0"/>
          <w:numId w:val="0"/>
        </w:numPr>
        <w:ind w:left="708"/>
      </w:pPr>
      <w:r>
        <w:t>4</w:t>
      </w:r>
      <w:r w:rsidR="00FC65EA">
        <w:t>.5 Taushetsplikt (standardvilkårene pkt 4.5)</w:t>
      </w:r>
    </w:p>
    <w:p w14:paraId="111C6F56" w14:textId="34E8D602" w:rsidR="00FC65EA" w:rsidRPr="00696698" w:rsidRDefault="00FC65EA" w:rsidP="00FC65EA">
      <w:pPr>
        <w:rPr>
          <w:i/>
          <w:sz w:val="22"/>
          <w:szCs w:val="18"/>
        </w:rPr>
      </w:pPr>
      <w:r w:rsidRPr="00696698">
        <w:rPr>
          <w:i/>
          <w:sz w:val="22"/>
          <w:szCs w:val="18"/>
        </w:rPr>
        <w:t>(Fylles ut dersom det er avtalt noe utover det som framkommer i standardvilkårenes pkt 4.</w:t>
      </w:r>
      <w:r>
        <w:rPr>
          <w:i/>
          <w:sz w:val="22"/>
          <w:szCs w:val="18"/>
        </w:rPr>
        <w:t>5</w:t>
      </w:r>
      <w:r w:rsidRPr="00696698">
        <w:rPr>
          <w:i/>
          <w:sz w:val="22"/>
          <w:szCs w:val="18"/>
        </w:rPr>
        <w:t>)</w:t>
      </w:r>
    </w:p>
    <w:p w14:paraId="0AE7F7A8" w14:textId="77777777" w:rsidR="00FC65EA" w:rsidRDefault="00FC65EA" w:rsidP="00FC65EA">
      <w:r>
        <w:t>………………………………………………</w:t>
      </w:r>
      <w:r w:rsidRPr="00B92795">
        <w:t>………………………………………………</w:t>
      </w:r>
    </w:p>
    <w:p w14:paraId="3E3A77C6" w14:textId="1DB84990" w:rsidR="00FC65EA" w:rsidRDefault="00FC65EA" w:rsidP="00FC65EA"/>
    <w:p w14:paraId="41EAE48A" w14:textId="77777777" w:rsidR="00FC65EA" w:rsidRPr="00B92795" w:rsidRDefault="00FC65EA" w:rsidP="00FC65EA"/>
    <w:p w14:paraId="2CFA4FEC" w14:textId="39867595" w:rsidR="00593C09" w:rsidRPr="00B92795" w:rsidRDefault="00234A52" w:rsidP="00593C09">
      <w:pPr>
        <w:pStyle w:val="Overskrift1"/>
      </w:pPr>
      <w:r>
        <w:t xml:space="preserve">Vederlag og betalingsbetingelser </w:t>
      </w:r>
      <w:r w:rsidR="00593C09" w:rsidRPr="00B92795">
        <w:t xml:space="preserve">(standardvilkårene pkt. </w:t>
      </w:r>
      <w:r w:rsidR="00BA3545">
        <w:t>5</w:t>
      </w:r>
      <w:r w:rsidR="00593C09" w:rsidRPr="00B92795">
        <w:t>)</w:t>
      </w:r>
    </w:p>
    <w:p w14:paraId="7C0C0566" w14:textId="3D19358F" w:rsidR="00A43C9C" w:rsidRDefault="00A43C9C" w:rsidP="00A43C9C">
      <w:pPr>
        <w:rPr>
          <w:i/>
        </w:rPr>
      </w:pPr>
      <w:r>
        <w:rPr>
          <w:i/>
        </w:rPr>
        <w:t xml:space="preserve">(Fylles ut dersom det er aktuelt å </w:t>
      </w:r>
      <w:r w:rsidRPr="004633DF">
        <w:rPr>
          <w:i/>
        </w:rPr>
        <w:t>endre</w:t>
      </w:r>
      <w:r>
        <w:rPr>
          <w:i/>
        </w:rPr>
        <w:t xml:space="preserve"> punkt</w:t>
      </w:r>
      <w:r w:rsidR="003F413C">
        <w:rPr>
          <w:i/>
        </w:rPr>
        <w:t xml:space="preserve"> </w:t>
      </w:r>
      <w:r w:rsidR="00D730E6">
        <w:rPr>
          <w:i/>
        </w:rPr>
        <w:t xml:space="preserve">5.1 - </w:t>
      </w:r>
      <w:r w:rsidR="003F413C">
        <w:rPr>
          <w:i/>
        </w:rPr>
        <w:t>5.</w:t>
      </w:r>
      <w:r w:rsidR="00D730E6">
        <w:rPr>
          <w:i/>
        </w:rPr>
        <w:t>3</w:t>
      </w:r>
      <w:r>
        <w:rPr>
          <w:i/>
        </w:rPr>
        <w:t xml:space="preserve"> i standardvilkårene).</w:t>
      </w:r>
    </w:p>
    <w:p w14:paraId="28ACC9C5" w14:textId="5D9280B2" w:rsidR="00234A52" w:rsidRDefault="00AC4D71" w:rsidP="00234A52">
      <w:pPr>
        <w:pStyle w:val="Overskrift2"/>
        <w:numPr>
          <w:ilvl w:val="0"/>
          <w:numId w:val="0"/>
        </w:numPr>
        <w:ind w:left="708"/>
      </w:pPr>
      <w:r>
        <w:t>5</w:t>
      </w:r>
      <w:r w:rsidR="00234A52">
        <w:t>.1 Priser (standardvilkårene pkt 5.1)</w:t>
      </w:r>
    </w:p>
    <w:p w14:paraId="5A1F8811" w14:textId="33E9AF2D" w:rsidR="00234A52" w:rsidRPr="00696698" w:rsidRDefault="00234A52" w:rsidP="00234A52">
      <w:pPr>
        <w:rPr>
          <w:i/>
          <w:sz w:val="22"/>
          <w:szCs w:val="18"/>
        </w:rPr>
      </w:pPr>
      <w:r w:rsidRPr="00696698">
        <w:rPr>
          <w:i/>
          <w:sz w:val="22"/>
          <w:szCs w:val="18"/>
        </w:rPr>
        <w:t xml:space="preserve">(Fylles ut dersom det er avtalt noe utover det som framkommer i standardvilkårenes pkt </w:t>
      </w:r>
      <w:r>
        <w:rPr>
          <w:i/>
          <w:sz w:val="22"/>
          <w:szCs w:val="18"/>
        </w:rPr>
        <w:t>5</w:t>
      </w:r>
      <w:r w:rsidRPr="00696698">
        <w:rPr>
          <w:i/>
          <w:sz w:val="22"/>
          <w:szCs w:val="18"/>
        </w:rPr>
        <w:t>.</w:t>
      </w:r>
      <w:r>
        <w:rPr>
          <w:i/>
          <w:sz w:val="22"/>
          <w:szCs w:val="18"/>
        </w:rPr>
        <w:t>1</w:t>
      </w:r>
      <w:r w:rsidRPr="00696698">
        <w:rPr>
          <w:i/>
          <w:sz w:val="22"/>
          <w:szCs w:val="18"/>
        </w:rPr>
        <w:t>)</w:t>
      </w:r>
    </w:p>
    <w:p w14:paraId="06B3DCDB" w14:textId="77777777" w:rsidR="00234A52" w:rsidRDefault="00234A52" w:rsidP="00234A52">
      <w:r>
        <w:t>………………………………………………</w:t>
      </w:r>
      <w:r w:rsidRPr="00B92795">
        <w:t>………………………………………………</w:t>
      </w:r>
    </w:p>
    <w:p w14:paraId="0A75E062" w14:textId="5CA857AC" w:rsidR="00593C09" w:rsidRDefault="00593C09" w:rsidP="00593C09"/>
    <w:p w14:paraId="3DB9854C" w14:textId="78FA1C9B" w:rsidR="00CC5596" w:rsidRDefault="00AC4D71" w:rsidP="00CC5596">
      <w:pPr>
        <w:pStyle w:val="Overskrift2"/>
        <w:numPr>
          <w:ilvl w:val="0"/>
          <w:numId w:val="0"/>
        </w:numPr>
        <w:ind w:left="708"/>
      </w:pPr>
      <w:r>
        <w:lastRenderedPageBreak/>
        <w:t>5</w:t>
      </w:r>
      <w:r w:rsidR="00CC5596">
        <w:t>.2 Prisendring/regulering (standardvilkårene pkt 5.2)</w:t>
      </w:r>
    </w:p>
    <w:p w14:paraId="5D2784A8" w14:textId="40B53D99" w:rsidR="00CC5596" w:rsidRPr="00AE37C4" w:rsidRDefault="00CC5596" w:rsidP="00CC5596">
      <w:pPr>
        <w:rPr>
          <w:i/>
          <w:sz w:val="28"/>
          <w:szCs w:val="22"/>
        </w:rPr>
      </w:pPr>
      <w:r w:rsidRPr="00AE37C4">
        <w:rPr>
          <w:i/>
          <w:sz w:val="28"/>
          <w:szCs w:val="22"/>
          <w:highlight w:val="yellow"/>
        </w:rPr>
        <w:t>[NB! Oppgi kostnadsindeks</w:t>
      </w:r>
      <w:r w:rsidR="00FE1E3C">
        <w:rPr>
          <w:i/>
          <w:sz w:val="28"/>
          <w:szCs w:val="22"/>
          <w:highlight w:val="yellow"/>
        </w:rPr>
        <w:t xml:space="preserve">, fortrinnsvis SSB indeks </w:t>
      </w:r>
      <w:r w:rsidRPr="00AE37C4">
        <w:rPr>
          <w:i/>
          <w:sz w:val="28"/>
          <w:szCs w:val="22"/>
          <w:highlight w:val="yellow"/>
        </w:rPr>
        <w:t xml:space="preserve">som skal benyttes og forklar periodisering for regulering. </w:t>
      </w:r>
      <w:r w:rsidRPr="00AE37C4">
        <w:rPr>
          <w:b/>
          <w:bCs/>
          <w:i/>
          <w:sz w:val="28"/>
          <w:szCs w:val="22"/>
          <w:highlight w:val="yellow"/>
        </w:rPr>
        <w:t>Må være klart før publisering av konkurranse!</w:t>
      </w:r>
      <w:r w:rsidRPr="00AE37C4">
        <w:rPr>
          <w:b/>
          <w:bCs/>
          <w:i/>
          <w:sz w:val="28"/>
          <w:szCs w:val="22"/>
        </w:rPr>
        <w:t>]</w:t>
      </w:r>
    </w:p>
    <w:p w14:paraId="5018F793" w14:textId="2B2A00E5" w:rsidR="00CC5596" w:rsidRDefault="00CC5596" w:rsidP="00CC5596">
      <w:pPr>
        <w:rPr>
          <w:i/>
        </w:rPr>
      </w:pPr>
      <w:r>
        <w:rPr>
          <w:i/>
        </w:rPr>
        <w:t>(Se pkt 5.2 i standard kontraktsvilkår for mer info.).</w:t>
      </w:r>
    </w:p>
    <w:p w14:paraId="68DE945F" w14:textId="77777777" w:rsidR="00CC5596" w:rsidRDefault="00CC5596" w:rsidP="00CC5596"/>
    <w:p w14:paraId="3DEEF5C6" w14:textId="77777777" w:rsidR="00CC5596" w:rsidRDefault="00CC5596" w:rsidP="00CC5596">
      <w:r>
        <w:t xml:space="preserve"> </w:t>
      </w:r>
      <w:r w:rsidRPr="00B92795">
        <w:t>…………………………………………………………………………………………</w:t>
      </w:r>
    </w:p>
    <w:p w14:paraId="13579109" w14:textId="77777777" w:rsidR="00CC5596" w:rsidRDefault="00CC5596" w:rsidP="00CC5596">
      <w:r>
        <w:t xml:space="preserve"> </w:t>
      </w:r>
      <w:r w:rsidRPr="00B92795">
        <w:t>…………………………………………………………………………………………</w:t>
      </w:r>
    </w:p>
    <w:p w14:paraId="2163D386" w14:textId="77777777" w:rsidR="00CC5596" w:rsidRDefault="00CC5596" w:rsidP="00CC5596">
      <w:r>
        <w:t xml:space="preserve"> </w:t>
      </w:r>
      <w:r w:rsidRPr="00B92795">
        <w:t>…………………………………………………………………………………………</w:t>
      </w:r>
    </w:p>
    <w:p w14:paraId="61F22451" w14:textId="66716D4D" w:rsidR="00593C09" w:rsidRDefault="00593C09" w:rsidP="00593C09"/>
    <w:p w14:paraId="6A15F606" w14:textId="1C290BF4" w:rsidR="00ED2A60" w:rsidRDefault="00ED2A60" w:rsidP="00ED2A60">
      <w:pPr>
        <w:pStyle w:val="Overskrift2"/>
        <w:numPr>
          <w:ilvl w:val="0"/>
          <w:numId w:val="0"/>
        </w:numPr>
        <w:ind w:left="708"/>
      </w:pPr>
      <w:r>
        <w:t>5.3 Fakturering og betaling (standardvilkårene pkt 5.3)</w:t>
      </w:r>
    </w:p>
    <w:p w14:paraId="7F608978" w14:textId="7415C15A" w:rsidR="00ED2A60" w:rsidRPr="00696698" w:rsidRDefault="00ED2A60" w:rsidP="00ED2A60">
      <w:pPr>
        <w:rPr>
          <w:i/>
          <w:sz w:val="22"/>
          <w:szCs w:val="18"/>
        </w:rPr>
      </w:pPr>
      <w:r w:rsidRPr="00696698">
        <w:rPr>
          <w:i/>
          <w:sz w:val="22"/>
          <w:szCs w:val="18"/>
        </w:rPr>
        <w:t xml:space="preserve">(Fylles ut dersom det er avtalt noe utover det som framkommer i standardvilkårenes pkt </w:t>
      </w:r>
      <w:r>
        <w:rPr>
          <w:i/>
          <w:sz w:val="22"/>
          <w:szCs w:val="18"/>
        </w:rPr>
        <w:t>5</w:t>
      </w:r>
      <w:r w:rsidRPr="00696698">
        <w:rPr>
          <w:i/>
          <w:sz w:val="22"/>
          <w:szCs w:val="18"/>
        </w:rPr>
        <w:t>.</w:t>
      </w:r>
      <w:r>
        <w:rPr>
          <w:i/>
          <w:sz w:val="22"/>
          <w:szCs w:val="18"/>
        </w:rPr>
        <w:t>3</w:t>
      </w:r>
      <w:r w:rsidRPr="00696698">
        <w:rPr>
          <w:i/>
          <w:sz w:val="22"/>
          <w:szCs w:val="18"/>
        </w:rPr>
        <w:t>)</w:t>
      </w:r>
    </w:p>
    <w:p w14:paraId="3586C07F" w14:textId="77777777" w:rsidR="00ED2A60" w:rsidRDefault="00ED2A60" w:rsidP="00ED2A60">
      <w:r>
        <w:t>………………………………………………</w:t>
      </w:r>
      <w:r w:rsidRPr="00B92795">
        <w:t>………………………………………………</w:t>
      </w:r>
    </w:p>
    <w:p w14:paraId="287B1FEB" w14:textId="1332BC0D" w:rsidR="00ED2A60" w:rsidRDefault="00ED2A60" w:rsidP="00593C09"/>
    <w:p w14:paraId="66F753D9" w14:textId="20CAA6C0" w:rsidR="00ED2A60" w:rsidRDefault="00ED2A60" w:rsidP="00ED2A60">
      <w:pPr>
        <w:pStyle w:val="Overskrift2"/>
        <w:numPr>
          <w:ilvl w:val="0"/>
          <w:numId w:val="0"/>
        </w:numPr>
        <w:ind w:left="708"/>
      </w:pPr>
      <w:r>
        <w:t>5.4 Forsinkelsesrente (standardvilkårene pkt 5.4)</w:t>
      </w:r>
    </w:p>
    <w:p w14:paraId="005C9F33" w14:textId="40AA91F9" w:rsidR="00ED2A60" w:rsidRPr="00696698" w:rsidRDefault="00ED2A60" w:rsidP="00ED2A60">
      <w:pPr>
        <w:rPr>
          <w:i/>
          <w:sz w:val="22"/>
          <w:szCs w:val="18"/>
        </w:rPr>
      </w:pPr>
      <w:r w:rsidRPr="00696698">
        <w:rPr>
          <w:i/>
          <w:sz w:val="22"/>
          <w:szCs w:val="18"/>
        </w:rPr>
        <w:t xml:space="preserve">(Fylles ut dersom det er avtalt noe utover det som framkommer i standardvilkårenes pkt </w:t>
      </w:r>
      <w:r>
        <w:rPr>
          <w:i/>
          <w:sz w:val="22"/>
          <w:szCs w:val="18"/>
        </w:rPr>
        <w:t>5</w:t>
      </w:r>
      <w:r w:rsidRPr="00696698">
        <w:rPr>
          <w:i/>
          <w:sz w:val="22"/>
          <w:szCs w:val="18"/>
        </w:rPr>
        <w:t>.</w:t>
      </w:r>
      <w:r>
        <w:rPr>
          <w:i/>
          <w:sz w:val="22"/>
          <w:szCs w:val="18"/>
        </w:rPr>
        <w:t>4</w:t>
      </w:r>
      <w:r w:rsidRPr="00696698">
        <w:rPr>
          <w:i/>
          <w:sz w:val="22"/>
          <w:szCs w:val="18"/>
        </w:rPr>
        <w:t>)</w:t>
      </w:r>
    </w:p>
    <w:p w14:paraId="7C541023" w14:textId="77777777" w:rsidR="00ED2A60" w:rsidRDefault="00ED2A60" w:rsidP="00ED2A60">
      <w:r>
        <w:t>………………………………………………</w:t>
      </w:r>
      <w:r w:rsidRPr="00B92795">
        <w:t>………………………………………………</w:t>
      </w:r>
    </w:p>
    <w:p w14:paraId="1C64ED7B" w14:textId="77777777" w:rsidR="00ED2A60" w:rsidRPr="00B92795" w:rsidRDefault="00ED2A60" w:rsidP="00593C09"/>
    <w:p w14:paraId="639B43E4" w14:textId="688D8B3B" w:rsidR="00593C09" w:rsidRDefault="00855246" w:rsidP="00593C09">
      <w:pPr>
        <w:pStyle w:val="Overskrift1"/>
      </w:pPr>
      <w:r>
        <w:t xml:space="preserve">Mislighold </w:t>
      </w:r>
      <w:r w:rsidR="00593C09" w:rsidRPr="00B92795">
        <w:t xml:space="preserve">(standardvilkårene pkt. </w:t>
      </w:r>
      <w:r>
        <w:t>6</w:t>
      </w:r>
      <w:r w:rsidR="00593C09" w:rsidRPr="00B92795">
        <w:t>)</w:t>
      </w:r>
    </w:p>
    <w:p w14:paraId="75006862" w14:textId="2BB16706" w:rsidR="00AF2ADA" w:rsidRDefault="00AF2ADA" w:rsidP="00AF2ADA"/>
    <w:p w14:paraId="4FCA088D" w14:textId="30483422" w:rsidR="00AF2ADA" w:rsidRDefault="00855246" w:rsidP="00F76816">
      <w:pPr>
        <w:pStyle w:val="Overskrift2"/>
      </w:pPr>
      <w:r>
        <w:t>Leverandørens mislighold – forsinkelse og mangel (standardvilkårene pkt 6.1.1 – 6.1.7</w:t>
      </w:r>
      <w:r w:rsidR="00936BEF">
        <w:t>)</w:t>
      </w:r>
    </w:p>
    <w:p w14:paraId="140C934C" w14:textId="245A3FAC" w:rsidR="00855246" w:rsidRDefault="00855246" w:rsidP="00855246">
      <w:pPr>
        <w:rPr>
          <w:i/>
        </w:rPr>
      </w:pPr>
      <w:r>
        <w:rPr>
          <w:i/>
        </w:rPr>
        <w:t xml:space="preserve">(Fylles ut dersom det er aktuelt å </w:t>
      </w:r>
      <w:r w:rsidRPr="004633DF">
        <w:rPr>
          <w:i/>
        </w:rPr>
        <w:t>endre</w:t>
      </w:r>
      <w:r>
        <w:rPr>
          <w:i/>
        </w:rPr>
        <w:t xml:space="preserve"> punkt 6.1.1 – 6.1.7 i standardvilkårene).</w:t>
      </w:r>
    </w:p>
    <w:p w14:paraId="417B8B7F" w14:textId="4D8EA282" w:rsidR="00855246" w:rsidRDefault="00855246" w:rsidP="004137EF">
      <w:pPr>
        <w:pStyle w:val="Overskrift3"/>
      </w:pPr>
      <w:r>
        <w:t>6.1.1 Forsinkelse: …………………………………………………………………..</w:t>
      </w:r>
    </w:p>
    <w:p w14:paraId="3BA36C84" w14:textId="2D570069" w:rsidR="00855246" w:rsidRDefault="00855246" w:rsidP="004137EF">
      <w:pPr>
        <w:pStyle w:val="Overskrift3"/>
      </w:pPr>
      <w:r>
        <w:t>6.1.2 Dagbot: ………………………………………………………………………..</w:t>
      </w:r>
    </w:p>
    <w:p w14:paraId="0786D494" w14:textId="4AD06F29" w:rsidR="00855246" w:rsidRDefault="00855246" w:rsidP="004137EF">
      <w:pPr>
        <w:pStyle w:val="Overskrift3"/>
      </w:pPr>
      <w:r>
        <w:t>6.1.3 Mangel:………………………………………………………………………..</w:t>
      </w:r>
    </w:p>
    <w:p w14:paraId="5A95F653" w14:textId="04BED521" w:rsidR="00855246" w:rsidRDefault="00855246" w:rsidP="004137EF">
      <w:pPr>
        <w:pStyle w:val="Overskrift3"/>
      </w:pPr>
      <w:r>
        <w:t>6.1.4 Avhjelp og prisavslag: …………………………………………………………..</w:t>
      </w:r>
    </w:p>
    <w:p w14:paraId="4617AFB5" w14:textId="1C00191F" w:rsidR="00855246" w:rsidRDefault="00855246" w:rsidP="004137EF">
      <w:pPr>
        <w:pStyle w:val="Overskrift3"/>
      </w:pPr>
      <w:r>
        <w:t>6.1.5 Heving: ………………………………………………………………………..</w:t>
      </w:r>
    </w:p>
    <w:p w14:paraId="016B6CE9" w14:textId="1DCB5171" w:rsidR="00713383" w:rsidRDefault="00713383" w:rsidP="004137EF">
      <w:pPr>
        <w:pStyle w:val="Overskrift3"/>
      </w:pPr>
      <w:r>
        <w:t>6.1.6 Erstatning: ……………………………………………………………………..</w:t>
      </w:r>
    </w:p>
    <w:p w14:paraId="113DE6F0" w14:textId="39455AE0" w:rsidR="00713383" w:rsidRDefault="00713383" w:rsidP="004137EF">
      <w:pPr>
        <w:pStyle w:val="Overskrift3"/>
      </w:pPr>
      <w:r>
        <w:t>6.1.7 Erstatningsbegrensning:.…………………………………………………………..</w:t>
      </w:r>
    </w:p>
    <w:p w14:paraId="771D3D1C" w14:textId="772315AC" w:rsidR="008742D5" w:rsidRDefault="008742D5" w:rsidP="008742D5"/>
    <w:p w14:paraId="5679B393" w14:textId="0D175AD9" w:rsidR="00936BEF" w:rsidRDefault="00936BEF" w:rsidP="00936BEF">
      <w:pPr>
        <w:pStyle w:val="Overskrift2"/>
        <w:numPr>
          <w:ilvl w:val="0"/>
          <w:numId w:val="0"/>
        </w:numPr>
        <w:ind w:left="708"/>
      </w:pPr>
      <w:r>
        <w:lastRenderedPageBreak/>
        <w:t>5.2 Leverandørens mislighold – rettslig mangel (standardvilkårene pkt 6.2.1 – 6.2.6)</w:t>
      </w:r>
    </w:p>
    <w:p w14:paraId="34EF640E" w14:textId="6B1EC3E1" w:rsidR="00936BEF" w:rsidRDefault="00936BEF" w:rsidP="00B423F5">
      <w:pPr>
        <w:pStyle w:val="Overskrift3"/>
      </w:pPr>
      <w:r>
        <w:t xml:space="preserve">(Fylles ut dersom det er aktuelt å </w:t>
      </w:r>
      <w:r w:rsidRPr="004633DF">
        <w:t>endre</w:t>
      </w:r>
      <w:r>
        <w:t xml:space="preserve"> punkt 6.2.1 – 6.2.7 i standardvilkårene).</w:t>
      </w:r>
    </w:p>
    <w:p w14:paraId="5EDE39F6" w14:textId="5C8EFA1C" w:rsidR="00936BEF" w:rsidRDefault="00936BEF" w:rsidP="00B423F5">
      <w:pPr>
        <w:pStyle w:val="Overskrift3"/>
      </w:pPr>
      <w:r>
        <w:t>6.</w:t>
      </w:r>
      <w:r w:rsidR="00713383">
        <w:t>2</w:t>
      </w:r>
      <w:r>
        <w:t xml:space="preserve">.1 </w:t>
      </w:r>
      <w:r w:rsidR="00713383">
        <w:t xml:space="preserve">Krav mot Kunden fra tredjepart: </w:t>
      </w:r>
      <w:r>
        <w:t>………………………………………………..</w:t>
      </w:r>
    </w:p>
    <w:p w14:paraId="0E627A25" w14:textId="7AAFCF42" w:rsidR="00936BEF" w:rsidRDefault="00936BEF" w:rsidP="00B423F5">
      <w:pPr>
        <w:pStyle w:val="Overskrift3"/>
      </w:pPr>
      <w:r>
        <w:t>6.</w:t>
      </w:r>
      <w:r w:rsidR="00713383">
        <w:t>2</w:t>
      </w:r>
      <w:r>
        <w:t xml:space="preserve">.2 </w:t>
      </w:r>
      <w:r w:rsidR="00713383">
        <w:t xml:space="preserve">Plikt til å føre sak for egen regning: </w:t>
      </w:r>
      <w:r>
        <w:t>……………………………………………..</w:t>
      </w:r>
    </w:p>
    <w:p w14:paraId="72F4A6DE" w14:textId="71CDC6B5" w:rsidR="00936BEF" w:rsidRDefault="00936BEF" w:rsidP="00B423F5">
      <w:pPr>
        <w:pStyle w:val="Overskrift3"/>
      </w:pPr>
      <w:r>
        <w:t>6.</w:t>
      </w:r>
      <w:r w:rsidR="00713383">
        <w:t>2</w:t>
      </w:r>
      <w:r>
        <w:t xml:space="preserve">.3 </w:t>
      </w:r>
      <w:r w:rsidR="00713383">
        <w:t xml:space="preserve">Plikt til å avhjelpe rettslige mangler: </w:t>
      </w:r>
      <w:r>
        <w:t>……………………………………………..</w:t>
      </w:r>
    </w:p>
    <w:p w14:paraId="2EB29327" w14:textId="4420925D" w:rsidR="00936BEF" w:rsidRDefault="00936BEF" w:rsidP="00B423F5">
      <w:pPr>
        <w:pStyle w:val="Overskrift3"/>
      </w:pPr>
      <w:r>
        <w:t>6.</w:t>
      </w:r>
      <w:r w:rsidR="00713383">
        <w:t>2</w:t>
      </w:r>
      <w:r>
        <w:t xml:space="preserve">.4 </w:t>
      </w:r>
      <w:r w:rsidR="00713383">
        <w:t>Heving</w:t>
      </w:r>
      <w:r>
        <w:t xml:space="preserve">: </w:t>
      </w:r>
      <w:r w:rsidR="00713383">
        <w:t>………</w:t>
      </w:r>
      <w:r>
        <w:t>..…………………………………………………………………..</w:t>
      </w:r>
    </w:p>
    <w:p w14:paraId="13C4066E" w14:textId="4F90BCDE" w:rsidR="00936BEF" w:rsidRDefault="00936BEF" w:rsidP="00B423F5">
      <w:pPr>
        <w:pStyle w:val="Overskrift3"/>
      </w:pPr>
      <w:r>
        <w:t>6.</w:t>
      </w:r>
      <w:r w:rsidR="00713383">
        <w:t>2</w:t>
      </w:r>
      <w:r>
        <w:t xml:space="preserve">.5 </w:t>
      </w:r>
      <w:r w:rsidR="00713383">
        <w:t>Erstatning</w:t>
      </w:r>
      <w:r>
        <w:t>:………………………………………………………………………..</w:t>
      </w:r>
    </w:p>
    <w:p w14:paraId="62375378" w14:textId="6452E520" w:rsidR="00936BEF" w:rsidRDefault="00936BEF" w:rsidP="00B423F5">
      <w:pPr>
        <w:pStyle w:val="Overskrift3"/>
      </w:pPr>
      <w:r>
        <w:t>6.</w:t>
      </w:r>
      <w:r w:rsidR="00713383">
        <w:t>2</w:t>
      </w:r>
      <w:r>
        <w:t>.6 Erstatning</w:t>
      </w:r>
      <w:r w:rsidR="00713383">
        <w:t xml:space="preserve"> til tredjepart</w:t>
      </w:r>
      <w:r>
        <w:t>:…………………………………………………………..</w:t>
      </w:r>
    </w:p>
    <w:p w14:paraId="7F2B6466" w14:textId="5927559D" w:rsidR="001D3A34" w:rsidRDefault="001D3A34" w:rsidP="001D3A34">
      <w:pPr>
        <w:pStyle w:val="Overskrift2"/>
        <w:numPr>
          <w:ilvl w:val="0"/>
          <w:numId w:val="0"/>
        </w:numPr>
        <w:ind w:left="708"/>
      </w:pPr>
      <w:r>
        <w:t>6.3 Kundens mislighold (standardvilkårene pkt 6.3.1 – 6.3.5)</w:t>
      </w:r>
    </w:p>
    <w:p w14:paraId="64B31160" w14:textId="0ED2D185" w:rsidR="001D3A34" w:rsidRDefault="001D3A34" w:rsidP="001D3A34">
      <w:pPr>
        <w:rPr>
          <w:i/>
        </w:rPr>
      </w:pPr>
      <w:r>
        <w:rPr>
          <w:i/>
        </w:rPr>
        <w:t xml:space="preserve">(Fylles ut dersom det er aktuelt å </w:t>
      </w:r>
      <w:r w:rsidRPr="004633DF">
        <w:rPr>
          <w:i/>
        </w:rPr>
        <w:t>endre</w:t>
      </w:r>
      <w:r>
        <w:rPr>
          <w:i/>
        </w:rPr>
        <w:t xml:space="preserve"> punkt 6.3.1 – 6.3.5 i standardvilkårene).</w:t>
      </w:r>
    </w:p>
    <w:p w14:paraId="44AE89B5" w14:textId="1A95F88A" w:rsidR="001D3A34" w:rsidRDefault="001D3A34" w:rsidP="00BA2F71">
      <w:pPr>
        <w:pStyle w:val="Overskrift3"/>
      </w:pPr>
      <w:r>
        <w:t>6.3.1 Hva anses som mislighold:………………………………………………………..</w:t>
      </w:r>
    </w:p>
    <w:p w14:paraId="76E5CBED" w14:textId="243B7C76" w:rsidR="001D3A34" w:rsidRDefault="001D3A34" w:rsidP="00BA2F71">
      <w:pPr>
        <w:pStyle w:val="Overskrift3"/>
      </w:pPr>
      <w:r>
        <w:t>6.3.2 Begrensning i Leverandørens tilbakeholdsrett: …………………………………..</w:t>
      </w:r>
    </w:p>
    <w:p w14:paraId="68CD47DE" w14:textId="35D2AB66" w:rsidR="001D3A34" w:rsidRDefault="001D3A34" w:rsidP="00BA2F71">
      <w:pPr>
        <w:pStyle w:val="Overskrift3"/>
      </w:pPr>
      <w:r>
        <w:t>6.3.3 Betalingsmislighold:………. ……………………………………………………..</w:t>
      </w:r>
    </w:p>
    <w:p w14:paraId="264B0AC2" w14:textId="7C263EE3" w:rsidR="001D3A34" w:rsidRDefault="001D3A34" w:rsidP="00BA2F71">
      <w:pPr>
        <w:pStyle w:val="Overskrift3"/>
      </w:pPr>
      <w:r>
        <w:t>6.3.4 Heving: ………..…………………………………………………………………..</w:t>
      </w:r>
    </w:p>
    <w:p w14:paraId="27E878AA" w14:textId="6A7AEF11" w:rsidR="001D3A34" w:rsidRDefault="001D3A34" w:rsidP="00BA2F71">
      <w:pPr>
        <w:pStyle w:val="Overskrift3"/>
      </w:pPr>
      <w:r>
        <w:t>6.3.5 Erstatning:.………………………………………………………………………..</w:t>
      </w:r>
    </w:p>
    <w:p w14:paraId="1C3382BE" w14:textId="189453E7" w:rsidR="001D3A34" w:rsidRDefault="001D3A34" w:rsidP="001D3A34">
      <w:pPr>
        <w:tabs>
          <w:tab w:val="left" w:pos="2610"/>
        </w:tabs>
      </w:pPr>
    </w:p>
    <w:p w14:paraId="5F6356B7" w14:textId="18F3BFDF" w:rsidR="00D01C72" w:rsidRDefault="00D01C72" w:rsidP="00D01C72">
      <w:pPr>
        <w:pStyle w:val="Overskrift1"/>
      </w:pPr>
      <w:r>
        <w:t xml:space="preserve">Øvrige bestemmelser </w:t>
      </w:r>
      <w:r w:rsidRPr="00B92795">
        <w:t xml:space="preserve">(standardvilkårene pkt. </w:t>
      </w:r>
      <w:r>
        <w:t>7</w:t>
      </w:r>
      <w:r w:rsidRPr="00B92795">
        <w:t>)</w:t>
      </w:r>
    </w:p>
    <w:p w14:paraId="650B8E2F" w14:textId="197FC93C" w:rsidR="00D01C72" w:rsidRPr="00696698" w:rsidRDefault="00D01C72" w:rsidP="00D01C72">
      <w:pPr>
        <w:rPr>
          <w:i/>
          <w:sz w:val="22"/>
          <w:szCs w:val="18"/>
        </w:rPr>
      </w:pPr>
      <w:r w:rsidRPr="00696698">
        <w:rPr>
          <w:i/>
          <w:sz w:val="22"/>
          <w:szCs w:val="18"/>
        </w:rPr>
        <w:t xml:space="preserve">(Fylles ut dersom det er avtalt noe utover det som framkommer i standardvilkårenes pkt </w:t>
      </w:r>
      <w:r>
        <w:rPr>
          <w:i/>
          <w:sz w:val="22"/>
          <w:szCs w:val="18"/>
        </w:rPr>
        <w:t>7</w:t>
      </w:r>
      <w:r w:rsidRPr="00696698">
        <w:rPr>
          <w:i/>
          <w:sz w:val="22"/>
          <w:szCs w:val="18"/>
        </w:rPr>
        <w:t xml:space="preserve">.1 – </w:t>
      </w:r>
      <w:r>
        <w:rPr>
          <w:i/>
          <w:sz w:val="22"/>
          <w:szCs w:val="18"/>
        </w:rPr>
        <w:t>7</w:t>
      </w:r>
      <w:r w:rsidRPr="00696698">
        <w:rPr>
          <w:i/>
          <w:sz w:val="22"/>
          <w:szCs w:val="18"/>
        </w:rPr>
        <w:t>.</w:t>
      </w:r>
      <w:r>
        <w:rPr>
          <w:i/>
          <w:sz w:val="22"/>
          <w:szCs w:val="18"/>
        </w:rPr>
        <w:t>4</w:t>
      </w:r>
      <w:r w:rsidRPr="00696698">
        <w:rPr>
          <w:i/>
          <w:sz w:val="22"/>
          <w:szCs w:val="18"/>
        </w:rPr>
        <w:t>)</w:t>
      </w:r>
    </w:p>
    <w:p w14:paraId="075A9717" w14:textId="77777777" w:rsidR="00D01C72" w:rsidRDefault="00D01C72" w:rsidP="00D01C72">
      <w:pPr>
        <w:rPr>
          <w:i/>
        </w:rPr>
      </w:pPr>
    </w:p>
    <w:p w14:paraId="3963040E" w14:textId="2BD2FC2A" w:rsidR="00D01C72" w:rsidRPr="00B92795" w:rsidRDefault="00D01C72" w:rsidP="00980226">
      <w:pPr>
        <w:pStyle w:val="Overskrift3"/>
      </w:pPr>
      <w:r>
        <w:t>7.1 Forsikring:…</w:t>
      </w:r>
      <w:r w:rsidRPr="00B92795">
        <w:t>……………………………………………………………………</w:t>
      </w:r>
      <w:r>
        <w:t>..</w:t>
      </w:r>
      <w:r w:rsidRPr="00B92795">
        <w:t>…</w:t>
      </w:r>
    </w:p>
    <w:p w14:paraId="269F577E" w14:textId="77DDED45" w:rsidR="00D01C72" w:rsidRPr="00B92795" w:rsidRDefault="00D01C72" w:rsidP="00980226">
      <w:pPr>
        <w:pStyle w:val="Overskrift3"/>
      </w:pPr>
      <w:r>
        <w:t>7.2 Overdragelse av rettigheter og plikter:</w:t>
      </w:r>
      <w:r w:rsidRPr="00B92795">
        <w:t>………………………………………</w:t>
      </w:r>
      <w:r>
        <w:t>..</w:t>
      </w:r>
      <w:r w:rsidRPr="00B92795">
        <w:t>…</w:t>
      </w:r>
    </w:p>
    <w:p w14:paraId="49EC3E69" w14:textId="17E46BA0" w:rsidR="00D01C72" w:rsidRPr="00A45662" w:rsidRDefault="00D01C72" w:rsidP="00980226">
      <w:pPr>
        <w:pStyle w:val="Overskrift3"/>
        <w:rPr>
          <w:lang w:val="fr-FR"/>
        </w:rPr>
      </w:pPr>
      <w:r w:rsidRPr="00A45662">
        <w:rPr>
          <w:lang w:val="fr-FR"/>
        </w:rPr>
        <w:t>7.3 Konkurs, akkord e.l.:………………………………………………………….……</w:t>
      </w:r>
    </w:p>
    <w:p w14:paraId="0723207C" w14:textId="2683DEB3" w:rsidR="00D01C72" w:rsidRPr="00A45662" w:rsidRDefault="00D01C72" w:rsidP="00980226">
      <w:pPr>
        <w:pStyle w:val="Overskrift3"/>
        <w:rPr>
          <w:lang w:val="fr-FR"/>
        </w:rPr>
      </w:pPr>
      <w:r w:rsidRPr="00A45662">
        <w:rPr>
          <w:lang w:val="fr-FR"/>
        </w:rPr>
        <w:t>7.4 Force majeure:….……………………………………………………………….…</w:t>
      </w:r>
    </w:p>
    <w:p w14:paraId="0D6381B0" w14:textId="77777777" w:rsidR="00D01C72" w:rsidRPr="00A45662" w:rsidRDefault="00D01C72" w:rsidP="001D3A34">
      <w:pPr>
        <w:tabs>
          <w:tab w:val="left" w:pos="2610"/>
        </w:tabs>
        <w:rPr>
          <w:lang w:val="fr-FR"/>
        </w:rPr>
      </w:pPr>
    </w:p>
    <w:p w14:paraId="2EB57B2C" w14:textId="77777777" w:rsidR="006F1CAF" w:rsidRPr="00A45662" w:rsidRDefault="006F1CAF" w:rsidP="006F1CAF">
      <w:pPr>
        <w:rPr>
          <w:lang w:val="fr-FR"/>
        </w:rPr>
      </w:pPr>
      <w:bookmarkStart w:id="3" w:name="_Toc202762656"/>
    </w:p>
    <w:p w14:paraId="6D346498" w14:textId="0CE1AEB9" w:rsidR="006F1CAF" w:rsidRDefault="00652F2C" w:rsidP="00593C09">
      <w:pPr>
        <w:pStyle w:val="Overskrift1"/>
      </w:pPr>
      <w:r>
        <w:t>Tvister</w:t>
      </w:r>
    </w:p>
    <w:p w14:paraId="27FA7809" w14:textId="4AB088F7" w:rsidR="00B4258F" w:rsidRPr="00696698" w:rsidRDefault="00B4258F" w:rsidP="00B4258F">
      <w:pPr>
        <w:rPr>
          <w:i/>
          <w:sz w:val="22"/>
          <w:szCs w:val="18"/>
        </w:rPr>
      </w:pPr>
      <w:r w:rsidRPr="00696698">
        <w:rPr>
          <w:i/>
          <w:sz w:val="22"/>
          <w:szCs w:val="18"/>
        </w:rPr>
        <w:t xml:space="preserve">(Fylles ut dersom det er avtalt noe utover det som framkommer i standardvilkårenes pkt </w:t>
      </w:r>
      <w:r>
        <w:rPr>
          <w:i/>
          <w:sz w:val="22"/>
          <w:szCs w:val="18"/>
        </w:rPr>
        <w:t>8</w:t>
      </w:r>
      <w:r w:rsidRPr="00696698">
        <w:rPr>
          <w:i/>
          <w:sz w:val="22"/>
          <w:szCs w:val="18"/>
        </w:rPr>
        <w:t xml:space="preserve">.1 – </w:t>
      </w:r>
      <w:r>
        <w:rPr>
          <w:i/>
          <w:sz w:val="22"/>
          <w:szCs w:val="18"/>
        </w:rPr>
        <w:t>8</w:t>
      </w:r>
      <w:r w:rsidRPr="00696698">
        <w:rPr>
          <w:i/>
          <w:sz w:val="22"/>
          <w:szCs w:val="18"/>
        </w:rPr>
        <w:t>.</w:t>
      </w:r>
      <w:r>
        <w:rPr>
          <w:i/>
          <w:sz w:val="22"/>
          <w:szCs w:val="18"/>
        </w:rPr>
        <w:t>4</w:t>
      </w:r>
      <w:r w:rsidRPr="00696698">
        <w:rPr>
          <w:i/>
          <w:sz w:val="22"/>
          <w:szCs w:val="18"/>
        </w:rPr>
        <w:t>)</w:t>
      </w:r>
    </w:p>
    <w:p w14:paraId="4EDBAD70" w14:textId="77777777" w:rsidR="00B4258F" w:rsidRDefault="00B4258F" w:rsidP="00B4258F">
      <w:pPr>
        <w:rPr>
          <w:i/>
        </w:rPr>
      </w:pPr>
    </w:p>
    <w:p w14:paraId="5C99760E" w14:textId="75F39341" w:rsidR="00B4258F" w:rsidRPr="00B92795" w:rsidRDefault="00B4258F" w:rsidP="000D6591">
      <w:pPr>
        <w:pStyle w:val="Overskrift3"/>
      </w:pPr>
      <w:r>
        <w:lastRenderedPageBreak/>
        <w:t>8.1 Rettsvalg:….</w:t>
      </w:r>
      <w:r w:rsidRPr="00B92795">
        <w:t>…………………………………………………………</w:t>
      </w:r>
      <w:r>
        <w:t>..</w:t>
      </w:r>
      <w:r w:rsidRPr="00B92795">
        <w:t>………</w:t>
      </w:r>
      <w:r>
        <w:t>..</w:t>
      </w:r>
      <w:r w:rsidRPr="00B92795">
        <w:t>…</w:t>
      </w:r>
    </w:p>
    <w:p w14:paraId="0652E529" w14:textId="1C6517A1" w:rsidR="00B4258F" w:rsidRPr="00B92795" w:rsidRDefault="00B4258F" w:rsidP="000D6591">
      <w:pPr>
        <w:pStyle w:val="Overskrift3"/>
      </w:pPr>
      <w:r>
        <w:t>8.2 Forhandlinger:……………………….</w:t>
      </w:r>
      <w:r w:rsidRPr="00B92795">
        <w:t>…………………………………………</w:t>
      </w:r>
      <w:r>
        <w:t>..</w:t>
      </w:r>
      <w:r w:rsidRPr="00B92795">
        <w:t>…</w:t>
      </w:r>
    </w:p>
    <w:p w14:paraId="352E02DA" w14:textId="6D484E6E" w:rsidR="00B4258F" w:rsidRPr="00B4258F" w:rsidRDefault="00B4258F" w:rsidP="000D6591">
      <w:pPr>
        <w:pStyle w:val="Overskrift3"/>
        <w:rPr>
          <w:lang w:val="fr-FR"/>
        </w:rPr>
      </w:pPr>
      <w:r>
        <w:rPr>
          <w:lang w:val="fr-FR"/>
        </w:rPr>
        <w:t>8</w:t>
      </w:r>
      <w:r w:rsidRPr="00B4258F">
        <w:rPr>
          <w:lang w:val="fr-FR"/>
        </w:rPr>
        <w:t xml:space="preserve">.3 </w:t>
      </w:r>
      <w:r>
        <w:rPr>
          <w:lang w:val="fr-FR"/>
        </w:rPr>
        <w:t>Mekling : ………….</w:t>
      </w:r>
      <w:r w:rsidRPr="00B4258F">
        <w:rPr>
          <w:lang w:val="fr-FR"/>
        </w:rPr>
        <w:t>………………………………………………………….……</w:t>
      </w:r>
    </w:p>
    <w:p w14:paraId="41303E6F" w14:textId="09F5D517" w:rsidR="00B4258F" w:rsidRPr="00B4258F" w:rsidRDefault="00B4258F" w:rsidP="000D6591">
      <w:pPr>
        <w:pStyle w:val="Overskrift3"/>
        <w:rPr>
          <w:lang w:val="fr-FR"/>
        </w:rPr>
      </w:pPr>
      <w:r>
        <w:rPr>
          <w:lang w:val="fr-FR"/>
        </w:rPr>
        <w:t>8</w:t>
      </w:r>
      <w:r w:rsidRPr="00B4258F">
        <w:rPr>
          <w:lang w:val="fr-FR"/>
        </w:rPr>
        <w:t xml:space="preserve">.4 </w:t>
      </w:r>
      <w:r>
        <w:rPr>
          <w:lang w:val="fr-FR"/>
        </w:rPr>
        <w:t>Domstolsbehandling :</w:t>
      </w:r>
      <w:r w:rsidRPr="00B4258F">
        <w:rPr>
          <w:lang w:val="fr-FR"/>
        </w:rPr>
        <w:t>…………………………………………………………….…</w:t>
      </w:r>
    </w:p>
    <w:p w14:paraId="48F8A874" w14:textId="77777777" w:rsidR="00652F2C" w:rsidRPr="00B4258F" w:rsidRDefault="00652F2C" w:rsidP="00652F2C">
      <w:pPr>
        <w:rPr>
          <w:lang w:val="fr-FR"/>
        </w:rPr>
      </w:pPr>
    </w:p>
    <w:p w14:paraId="7B1C6731" w14:textId="6518384A" w:rsidR="00593C09" w:rsidRPr="00B92795" w:rsidRDefault="00593C09" w:rsidP="00593C09">
      <w:pPr>
        <w:pStyle w:val="Overskrift1"/>
      </w:pPr>
      <w:r w:rsidRPr="00B92795">
        <w:t>Eventuelle andre bestemmelser for leveransen</w:t>
      </w:r>
      <w:bookmarkEnd w:id="3"/>
      <w:r w:rsidRPr="00B92795">
        <w:t xml:space="preserve"> </w:t>
      </w:r>
    </w:p>
    <w:p w14:paraId="0BAFAF73" w14:textId="77777777" w:rsidR="00AE573F" w:rsidRPr="009F2DDC" w:rsidRDefault="00AE573F" w:rsidP="00AE573F">
      <w:pPr>
        <w:rPr>
          <w:i/>
        </w:rPr>
      </w:pPr>
      <w:r w:rsidRPr="00AF324E">
        <w:rPr>
          <w:i/>
        </w:rPr>
        <w:t>(I det følgende settes inn særskilte kontraktsbestemmelser som ikke fremgår av de generelle vilkårene)</w:t>
      </w:r>
    </w:p>
    <w:p w14:paraId="6DEA90F0" w14:textId="77777777" w:rsidR="00AE573F" w:rsidRPr="00B92795" w:rsidRDefault="00AE573F" w:rsidP="00AE573F">
      <w:r w:rsidRPr="00B92795">
        <w:t>…………………………………………………………………………………………</w:t>
      </w:r>
    </w:p>
    <w:p w14:paraId="5AC72FF0" w14:textId="77777777" w:rsidR="00AE573F" w:rsidRPr="00B92795" w:rsidRDefault="00AE573F" w:rsidP="00AE573F">
      <w:r w:rsidRPr="00B92795">
        <w:t>…………………………………………………………………………………………</w:t>
      </w:r>
    </w:p>
    <w:p w14:paraId="2686E1A1" w14:textId="77777777" w:rsidR="00AE573F" w:rsidRPr="00B92795" w:rsidRDefault="00AE573F" w:rsidP="00AE573F">
      <w:r w:rsidRPr="00B92795">
        <w:t>…………………………………………………………………………………………</w:t>
      </w:r>
    </w:p>
    <w:p w14:paraId="1F8AB65B" w14:textId="77777777" w:rsidR="00AE573F" w:rsidRPr="00B92795" w:rsidRDefault="00AE573F" w:rsidP="00AE573F">
      <w:r w:rsidRPr="00B92795">
        <w:t>…………………………………………………………………………………………</w:t>
      </w:r>
    </w:p>
    <w:p w14:paraId="5530213F" w14:textId="77777777" w:rsidR="00AE573F" w:rsidRPr="00B92795" w:rsidRDefault="00AE573F" w:rsidP="00593C09"/>
    <w:p w14:paraId="32785D9B" w14:textId="77777777" w:rsidR="00593C09" w:rsidRPr="00B92795" w:rsidRDefault="00593C09" w:rsidP="00593C09">
      <w:pPr>
        <w:jc w:val="center"/>
      </w:pPr>
      <w:r w:rsidRPr="00B92795">
        <w:t>******************</w:t>
      </w:r>
    </w:p>
    <w:p w14:paraId="0D185B4D" w14:textId="430C4B7F" w:rsidR="00593C09" w:rsidRDefault="00593C09" w:rsidP="00593C09"/>
    <w:p w14:paraId="49B920FA" w14:textId="5E32E87E" w:rsidR="007F2219" w:rsidRDefault="007F2219" w:rsidP="00593C09"/>
    <w:p w14:paraId="620E0329" w14:textId="0AC2B25B" w:rsidR="007F2219" w:rsidRPr="007F2219" w:rsidRDefault="16C201BB" w:rsidP="5773DCB0">
      <w:pPr>
        <w:rPr>
          <w:i/>
          <w:iCs/>
        </w:rPr>
      </w:pPr>
      <w:r w:rsidRPr="5773DCB0">
        <w:rPr>
          <w:i/>
          <w:iCs/>
        </w:rPr>
        <w:t xml:space="preserve">Avtalen </w:t>
      </w:r>
      <w:r w:rsidR="007F2219" w:rsidRPr="5773DCB0">
        <w:rPr>
          <w:i/>
          <w:iCs/>
        </w:rPr>
        <w:t>signeres elektronisk av begge parter</w:t>
      </w:r>
    </w:p>
    <w:sectPr w:rsidR="007F2219" w:rsidRPr="007F2219">
      <w:headerReference w:type="default" r:id="rId11"/>
      <w:footerReference w:type="default" r:id="rId12"/>
      <w:pgSz w:w="11906" w:h="16838" w:code="9"/>
      <w:pgMar w:top="1418" w:right="1418" w:bottom="1418" w:left="1418" w:header="708" w:footer="708" w:gutter="0"/>
      <w:paperSrc w:first="11" w:other="1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59F242" w14:textId="77777777" w:rsidR="00D769E3" w:rsidRDefault="00D769E3">
      <w:r>
        <w:separator/>
      </w:r>
    </w:p>
  </w:endnote>
  <w:endnote w:type="continuationSeparator" w:id="0">
    <w:p w14:paraId="2D33E33C" w14:textId="77777777" w:rsidR="00D769E3" w:rsidRDefault="00D769E3">
      <w:r>
        <w:continuationSeparator/>
      </w:r>
    </w:p>
  </w:endnote>
  <w:endnote w:type="continuationNotice" w:id="1">
    <w:p w14:paraId="57A64828" w14:textId="77777777" w:rsidR="00D769E3" w:rsidRDefault="00D769E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4FC8B4" w14:textId="1B641DB6" w:rsidR="007C7A97" w:rsidRDefault="007C7A97">
    <w:pPr>
      <w:pStyle w:val="Bunntekst"/>
      <w:pBdr>
        <w:top w:val="single" w:sz="4" w:space="1" w:color="auto"/>
      </w:pBdr>
      <w:rPr>
        <w:snapToGrid w:val="0"/>
        <w:sz w:val="22"/>
      </w:rPr>
    </w:pPr>
    <w:r>
      <w:rPr>
        <w:sz w:val="22"/>
      </w:rPr>
      <w:t>Kontrakt</w:t>
    </w:r>
    <w:r w:rsidR="00170630">
      <w:rPr>
        <w:sz w:val="22"/>
      </w:rPr>
      <w:t>sformular</w:t>
    </w:r>
    <w:r>
      <w:rPr>
        <w:sz w:val="22"/>
      </w:rPr>
      <w:t xml:space="preserve"> – </w:t>
    </w:r>
    <w:r w:rsidR="00CE4B9A">
      <w:rPr>
        <w:sz w:val="22"/>
      </w:rPr>
      <w:t>varekjøp</w:t>
    </w:r>
    <w:r w:rsidR="0096327E">
      <w:rPr>
        <w:sz w:val="22"/>
      </w:rPr>
      <w:t xml:space="preserve"> </w:t>
    </w:r>
    <w:r w:rsidR="00170630">
      <w:rPr>
        <w:sz w:val="22"/>
      </w:rPr>
      <w:t>rammeavtale</w:t>
    </w:r>
    <w:r w:rsidR="00306D2D">
      <w:rPr>
        <w:sz w:val="22"/>
      </w:rPr>
      <w:tab/>
    </w:r>
    <w:r w:rsidR="00CE4B9A">
      <w:rPr>
        <w:sz w:val="22"/>
      </w:rPr>
      <w:tab/>
    </w:r>
    <w:r>
      <w:rPr>
        <w:snapToGrid w:val="0"/>
        <w:sz w:val="22"/>
      </w:rPr>
      <w:t xml:space="preserve">Side </w:t>
    </w:r>
    <w:r>
      <w:rPr>
        <w:snapToGrid w:val="0"/>
        <w:sz w:val="22"/>
      </w:rPr>
      <w:fldChar w:fldCharType="begin"/>
    </w:r>
    <w:r>
      <w:rPr>
        <w:snapToGrid w:val="0"/>
        <w:sz w:val="22"/>
      </w:rPr>
      <w:instrText xml:space="preserve"> PAGE </w:instrText>
    </w:r>
    <w:r>
      <w:rPr>
        <w:snapToGrid w:val="0"/>
        <w:sz w:val="22"/>
      </w:rPr>
      <w:fldChar w:fldCharType="separate"/>
    </w:r>
    <w:r w:rsidR="00523658">
      <w:rPr>
        <w:noProof/>
        <w:snapToGrid w:val="0"/>
        <w:sz w:val="22"/>
      </w:rPr>
      <w:t>5</w:t>
    </w:r>
    <w:r>
      <w:rPr>
        <w:snapToGrid w:val="0"/>
        <w:sz w:val="22"/>
      </w:rPr>
      <w:fldChar w:fldCharType="end"/>
    </w:r>
    <w:r>
      <w:rPr>
        <w:snapToGrid w:val="0"/>
        <w:sz w:val="22"/>
      </w:rPr>
      <w:t xml:space="preserve"> av </w:t>
    </w:r>
    <w:r>
      <w:rPr>
        <w:snapToGrid w:val="0"/>
        <w:sz w:val="22"/>
      </w:rPr>
      <w:fldChar w:fldCharType="begin"/>
    </w:r>
    <w:r>
      <w:rPr>
        <w:snapToGrid w:val="0"/>
        <w:sz w:val="22"/>
      </w:rPr>
      <w:instrText xml:space="preserve"> NUMPAGES </w:instrText>
    </w:r>
    <w:r>
      <w:rPr>
        <w:snapToGrid w:val="0"/>
        <w:sz w:val="22"/>
      </w:rPr>
      <w:fldChar w:fldCharType="separate"/>
    </w:r>
    <w:r w:rsidR="00523658">
      <w:rPr>
        <w:noProof/>
        <w:snapToGrid w:val="0"/>
        <w:sz w:val="22"/>
      </w:rPr>
      <w:t>5</w:t>
    </w:r>
    <w:r>
      <w:rPr>
        <w:snapToGrid w:val="0"/>
        <w:sz w:val="22"/>
      </w:rPr>
      <w:fldChar w:fldCharType="end"/>
    </w:r>
  </w:p>
  <w:p w14:paraId="6CD3462E" w14:textId="77777777" w:rsidR="007C7A97" w:rsidRDefault="007C7A97">
    <w:pPr>
      <w:pStyle w:val="Bunntekst"/>
      <w:pBdr>
        <w:top w:val="single" w:sz="4" w:space="1" w:color="auto"/>
      </w:pBdr>
      <w:rPr>
        <w:snapToGrid w:val="0"/>
        <w:sz w:val="22"/>
      </w:rPr>
    </w:pPr>
  </w:p>
  <w:p w14:paraId="07230E27" w14:textId="77777777" w:rsidR="007C7A97" w:rsidRDefault="007C7A97">
    <w:pPr>
      <w:pStyle w:val="Bunntekst"/>
    </w:pPr>
    <w:r>
      <w:tab/>
      <w:t xml:space="preserve">                                                     </w:t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FD3190" w14:textId="77777777" w:rsidR="00D769E3" w:rsidRDefault="00D769E3">
      <w:r>
        <w:separator/>
      </w:r>
    </w:p>
  </w:footnote>
  <w:footnote w:type="continuationSeparator" w:id="0">
    <w:p w14:paraId="27111D2B" w14:textId="77777777" w:rsidR="00D769E3" w:rsidRDefault="00D769E3">
      <w:r>
        <w:continuationSeparator/>
      </w:r>
    </w:p>
  </w:footnote>
  <w:footnote w:type="continuationNotice" w:id="1">
    <w:p w14:paraId="3D7802EE" w14:textId="77777777" w:rsidR="00D769E3" w:rsidRDefault="00D769E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36C7C1" w14:textId="77777777" w:rsidR="00107E6C" w:rsidRDefault="00107E6C" w:rsidP="00107E6C">
    <w:pPr>
      <w:pStyle w:val="Topptekst"/>
      <w:rPr>
        <w:noProof/>
      </w:rPr>
    </w:pPr>
    <w:r>
      <w:rPr>
        <w:noProof/>
      </w:rPr>
      <w:tab/>
    </w:r>
    <w:r>
      <w:rPr>
        <w:noProof/>
      </w:rPr>
      <w:tab/>
    </w:r>
    <w:r w:rsidR="00D71CF2">
      <w:rPr>
        <w:noProof/>
      </w:rPr>
      <w:drawing>
        <wp:inline distT="0" distB="0" distL="0" distR="0" wp14:anchorId="6BFD1F3F" wp14:editId="68A4AC4B">
          <wp:extent cx="1619250" cy="447675"/>
          <wp:effectExtent l="0" t="0" r="0" b="9525"/>
          <wp:docPr id="1" name="Bilde 1" descr="Beskrivelse: M:\Documents and Settings\elia\Local Settings\Temporary Internet Files\Content.Word\IVAR log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ilde 1" descr="Beskrivelse: M:\Documents and Settings\elia\Local Settings\Temporary Internet Files\Content.Word\IVAR logo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19250" cy="4476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E9A19F1" w14:textId="77777777" w:rsidR="00AE7767" w:rsidRDefault="00AE7767" w:rsidP="00107E6C">
    <w:pPr>
      <w:pStyle w:val="Topptekst"/>
    </w:pPr>
  </w:p>
  <w:p w14:paraId="58E222CB" w14:textId="77777777" w:rsidR="00107E6C" w:rsidRDefault="00107E6C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FD2A34"/>
    <w:multiLevelType w:val="multilevel"/>
    <w:tmpl w:val="BD0C2412"/>
    <w:lvl w:ilvl="0">
      <w:start w:val="18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eastAsia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eastAsia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1" w15:restartNumberingAfterBreak="0">
    <w:nsid w:val="10BE6B19"/>
    <w:multiLevelType w:val="hybridMultilevel"/>
    <w:tmpl w:val="D79C112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CD6413"/>
    <w:multiLevelType w:val="hybridMultilevel"/>
    <w:tmpl w:val="1F9C0AEC"/>
    <w:lvl w:ilvl="0" w:tplc="0CE4E3E4">
      <w:start w:val="1"/>
      <w:numFmt w:val="lowerLetter"/>
      <w:lvlText w:val="%1)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FA24D53"/>
    <w:multiLevelType w:val="hybridMultilevel"/>
    <w:tmpl w:val="439AE88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FC32FF"/>
    <w:multiLevelType w:val="multilevel"/>
    <w:tmpl w:val="0414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3721313B"/>
    <w:multiLevelType w:val="hybridMultilevel"/>
    <w:tmpl w:val="C0A03E1C"/>
    <w:lvl w:ilvl="0" w:tplc="041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4B3E5C5A"/>
    <w:multiLevelType w:val="hybridMultilevel"/>
    <w:tmpl w:val="5DB449EA"/>
    <w:lvl w:ilvl="0" w:tplc="0CE4E3E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87C4338"/>
    <w:multiLevelType w:val="hybridMultilevel"/>
    <w:tmpl w:val="051EB90A"/>
    <w:lvl w:ilvl="0" w:tplc="FFFFFFFF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C961F6E"/>
    <w:multiLevelType w:val="multilevel"/>
    <w:tmpl w:val="8F0AFCF8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  <w:sz w:val="28"/>
        <w:szCs w:val="20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9" w15:restartNumberingAfterBreak="0">
    <w:nsid w:val="5CA60DBB"/>
    <w:multiLevelType w:val="hybridMultilevel"/>
    <w:tmpl w:val="313660E8"/>
    <w:lvl w:ilvl="0" w:tplc="E5FEC2A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D5D0940"/>
    <w:multiLevelType w:val="hybridMultilevel"/>
    <w:tmpl w:val="59DEF636"/>
    <w:lvl w:ilvl="0" w:tplc="04140017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4001B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4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4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4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4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4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4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1" w15:restartNumberingAfterBreak="0">
    <w:nsid w:val="61D74054"/>
    <w:multiLevelType w:val="multilevel"/>
    <w:tmpl w:val="EAD6A83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isLgl/>
      <w:lvlText w:val="%1.%2"/>
      <w:lvlJc w:val="left"/>
      <w:pPr>
        <w:tabs>
          <w:tab w:val="num" w:pos="1200"/>
        </w:tabs>
        <w:ind w:left="120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280"/>
        </w:tabs>
        <w:ind w:left="22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3060"/>
        </w:tabs>
        <w:ind w:left="30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4200"/>
        </w:tabs>
        <w:ind w:left="42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980"/>
        </w:tabs>
        <w:ind w:left="49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6120"/>
        </w:tabs>
        <w:ind w:left="61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900"/>
        </w:tabs>
        <w:ind w:left="69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8040"/>
        </w:tabs>
        <w:ind w:left="8040" w:hanging="1800"/>
      </w:pPr>
      <w:rPr>
        <w:rFonts w:hint="default"/>
      </w:rPr>
    </w:lvl>
  </w:abstractNum>
  <w:abstractNum w:abstractNumId="12" w15:restartNumberingAfterBreak="0">
    <w:nsid w:val="6D8F58A4"/>
    <w:multiLevelType w:val="multilevel"/>
    <w:tmpl w:val="D4429B00"/>
    <w:lvl w:ilvl="0">
      <w:start w:val="1"/>
      <w:numFmt w:val="decimal"/>
      <w:pStyle w:val="Overskrift1"/>
      <w:isLgl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Overskrift2"/>
      <w:lvlText w:val="%1.%2"/>
      <w:lvlJc w:val="left"/>
      <w:pPr>
        <w:tabs>
          <w:tab w:val="num" w:pos="1284"/>
        </w:tabs>
        <w:ind w:left="1284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Overskrift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Oversk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Oversk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Oversk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Oversk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Oversk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70FF3486"/>
    <w:multiLevelType w:val="multilevel"/>
    <w:tmpl w:val="0BE49EC2"/>
    <w:lvl w:ilvl="0">
      <w:start w:val="1"/>
      <w:numFmt w:val="lowerLetter"/>
      <w:lvlText w:val="%1)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743B5653"/>
    <w:multiLevelType w:val="singleLevel"/>
    <w:tmpl w:val="CE007BD2"/>
    <w:lvl w:ilvl="0">
      <w:start w:val="10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15" w15:restartNumberingAfterBreak="0">
    <w:nsid w:val="7CBE5119"/>
    <w:multiLevelType w:val="hybridMultilevel"/>
    <w:tmpl w:val="35F2FE1A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E7E6EC2"/>
    <w:multiLevelType w:val="hybridMultilevel"/>
    <w:tmpl w:val="7068AAC4"/>
    <w:lvl w:ilvl="0" w:tplc="041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FF93F8A"/>
    <w:multiLevelType w:val="multilevel"/>
    <w:tmpl w:val="0414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 w16cid:durableId="869535593">
    <w:abstractNumId w:val="14"/>
  </w:num>
  <w:num w:numId="2" w16cid:durableId="1747074319">
    <w:abstractNumId w:val="12"/>
  </w:num>
  <w:num w:numId="3" w16cid:durableId="313878880">
    <w:abstractNumId w:val="17"/>
  </w:num>
  <w:num w:numId="4" w16cid:durableId="986399420">
    <w:abstractNumId w:val="4"/>
  </w:num>
  <w:num w:numId="5" w16cid:durableId="1773278898">
    <w:abstractNumId w:val="5"/>
  </w:num>
  <w:num w:numId="6" w16cid:durableId="1984847171">
    <w:abstractNumId w:val="2"/>
  </w:num>
  <w:num w:numId="7" w16cid:durableId="2084376513">
    <w:abstractNumId w:val="10"/>
  </w:num>
  <w:num w:numId="8" w16cid:durableId="1226453608">
    <w:abstractNumId w:val="13"/>
  </w:num>
  <w:num w:numId="9" w16cid:durableId="400952616">
    <w:abstractNumId w:val="7"/>
  </w:num>
  <w:num w:numId="10" w16cid:durableId="170996773">
    <w:abstractNumId w:val="16"/>
  </w:num>
  <w:num w:numId="11" w16cid:durableId="854659913">
    <w:abstractNumId w:val="12"/>
  </w:num>
  <w:num w:numId="12" w16cid:durableId="274364006">
    <w:abstractNumId w:val="12"/>
  </w:num>
  <w:num w:numId="13" w16cid:durableId="1423985577">
    <w:abstractNumId w:val="12"/>
  </w:num>
  <w:num w:numId="14" w16cid:durableId="1279021985">
    <w:abstractNumId w:val="3"/>
  </w:num>
  <w:num w:numId="15" w16cid:durableId="534074155">
    <w:abstractNumId w:val="1"/>
  </w:num>
  <w:num w:numId="16" w16cid:durableId="149248612">
    <w:abstractNumId w:val="11"/>
    <w:lvlOverride w:ilvl="0">
      <w:startOverride w:val="13"/>
    </w:lvlOverride>
  </w:num>
  <w:num w:numId="17" w16cid:durableId="130508462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79048039">
    <w:abstractNumId w:val="12"/>
  </w:num>
  <w:num w:numId="19" w16cid:durableId="746997139">
    <w:abstractNumId w:val="12"/>
  </w:num>
  <w:num w:numId="20" w16cid:durableId="507981972">
    <w:abstractNumId w:val="12"/>
  </w:num>
  <w:num w:numId="21" w16cid:durableId="2078085669">
    <w:abstractNumId w:val="9"/>
  </w:num>
  <w:num w:numId="22" w16cid:durableId="2041198096">
    <w:abstractNumId w:val="6"/>
  </w:num>
  <w:num w:numId="23" w16cid:durableId="1173422250">
    <w:abstractNumId w:val="0"/>
  </w:num>
  <w:num w:numId="24" w16cid:durableId="61322036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35993784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56361884">
    <w:abstractNumId w:val="12"/>
  </w:num>
  <w:num w:numId="27" w16cid:durableId="667710865">
    <w:abstractNumId w:val="15"/>
  </w:num>
  <w:num w:numId="28" w16cid:durableId="2053116910">
    <w:abstractNumId w:val="12"/>
    <w:lvlOverride w:ilvl="0">
      <w:startOverride w:val="2"/>
    </w:lvlOverride>
    <w:lvlOverride w:ilvl="1">
      <w:startOverride w:val="1"/>
    </w:lvlOverride>
  </w:num>
  <w:num w:numId="29" w16cid:durableId="181876827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207334267">
    <w:abstractNumId w:val="12"/>
    <w:lvlOverride w:ilvl="0">
      <w:startOverride w:val="4"/>
    </w:lvlOverride>
    <w:lvlOverride w:ilvl="1">
      <w:startOverride w:val="1"/>
    </w:lvlOverride>
    <w:lvlOverride w:ilvl="2">
      <w:startOverride w:val="7"/>
    </w:lvlOverride>
  </w:num>
  <w:num w:numId="31" w16cid:durableId="72981016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505171802">
    <w:abstractNumId w:val="12"/>
    <w:lvlOverride w:ilvl="0">
      <w:startOverride w:val="6"/>
    </w:lvlOverride>
    <w:lvlOverride w:ilvl="1">
      <w:startOverride w:val="1"/>
    </w:lvlOverride>
    <w:lvlOverride w:ilvl="2">
      <w:startOverride w:val="7"/>
    </w:lvlOverride>
  </w:num>
  <w:num w:numId="33" w16cid:durableId="1112628375">
    <w:abstractNumId w:val="12"/>
    <w:lvlOverride w:ilvl="0">
      <w:startOverride w:val="6"/>
    </w:lvlOverride>
    <w:lvlOverride w:ilvl="1">
      <w:startOverride w:val="1"/>
    </w:lvlOverride>
    <w:lvlOverride w:ilvl="2">
      <w:startOverride w:val="6"/>
    </w:lvlOverride>
  </w:num>
  <w:num w:numId="34" w16cid:durableId="21594423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activeWritingStyle w:appName="MSWord" w:lang="nb-NO" w:vendorID="22" w:dllVersion="513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lviewfile" w:val="yes"/>
  </w:docVars>
  <w:rsids>
    <w:rsidRoot w:val="00426B69"/>
    <w:rsid w:val="00010D32"/>
    <w:rsid w:val="00014B1E"/>
    <w:rsid w:val="00017165"/>
    <w:rsid w:val="00036D46"/>
    <w:rsid w:val="0004010D"/>
    <w:rsid w:val="00062B6C"/>
    <w:rsid w:val="00070978"/>
    <w:rsid w:val="000820ED"/>
    <w:rsid w:val="000842C7"/>
    <w:rsid w:val="000859C7"/>
    <w:rsid w:val="00096052"/>
    <w:rsid w:val="00096E9D"/>
    <w:rsid w:val="000B2AA5"/>
    <w:rsid w:val="000B2E6A"/>
    <w:rsid w:val="000B4E2D"/>
    <w:rsid w:val="000B7CB4"/>
    <w:rsid w:val="000C313C"/>
    <w:rsid w:val="000C3AC8"/>
    <w:rsid w:val="000C51FA"/>
    <w:rsid w:val="000C554C"/>
    <w:rsid w:val="000C7BAE"/>
    <w:rsid w:val="000D1B34"/>
    <w:rsid w:val="000D2F4B"/>
    <w:rsid w:val="000D3D29"/>
    <w:rsid w:val="000D579F"/>
    <w:rsid w:val="000D5938"/>
    <w:rsid w:val="000D6591"/>
    <w:rsid w:val="000D72F1"/>
    <w:rsid w:val="000E0FC2"/>
    <w:rsid w:val="000F392E"/>
    <w:rsid w:val="000F5627"/>
    <w:rsid w:val="000F6017"/>
    <w:rsid w:val="000F77A1"/>
    <w:rsid w:val="00103711"/>
    <w:rsid w:val="0010668E"/>
    <w:rsid w:val="00107E6C"/>
    <w:rsid w:val="0012241C"/>
    <w:rsid w:val="0012438E"/>
    <w:rsid w:val="0012516A"/>
    <w:rsid w:val="00126EB6"/>
    <w:rsid w:val="00127AA4"/>
    <w:rsid w:val="00134A0D"/>
    <w:rsid w:val="00140526"/>
    <w:rsid w:val="001529B4"/>
    <w:rsid w:val="00155A24"/>
    <w:rsid w:val="00170630"/>
    <w:rsid w:val="00185117"/>
    <w:rsid w:val="00190D01"/>
    <w:rsid w:val="001917CC"/>
    <w:rsid w:val="00192B1D"/>
    <w:rsid w:val="001931E5"/>
    <w:rsid w:val="00195003"/>
    <w:rsid w:val="001A1A47"/>
    <w:rsid w:val="001A1AD3"/>
    <w:rsid w:val="001A3837"/>
    <w:rsid w:val="001B0BA7"/>
    <w:rsid w:val="001B0D0F"/>
    <w:rsid w:val="001B4BDA"/>
    <w:rsid w:val="001C33E6"/>
    <w:rsid w:val="001D3A34"/>
    <w:rsid w:val="001E6ADD"/>
    <w:rsid w:val="001E7140"/>
    <w:rsid w:val="001F491E"/>
    <w:rsid w:val="00212030"/>
    <w:rsid w:val="00212F57"/>
    <w:rsid w:val="00214D62"/>
    <w:rsid w:val="00223015"/>
    <w:rsid w:val="00227AC2"/>
    <w:rsid w:val="00227C57"/>
    <w:rsid w:val="0023456C"/>
    <w:rsid w:val="00234A52"/>
    <w:rsid w:val="00247238"/>
    <w:rsid w:val="002478DD"/>
    <w:rsid w:val="002560D5"/>
    <w:rsid w:val="002637E0"/>
    <w:rsid w:val="00275A72"/>
    <w:rsid w:val="0028279F"/>
    <w:rsid w:val="00283501"/>
    <w:rsid w:val="002923FD"/>
    <w:rsid w:val="0029388B"/>
    <w:rsid w:val="002A3F23"/>
    <w:rsid w:val="002A5503"/>
    <w:rsid w:val="002B3345"/>
    <w:rsid w:val="002B6118"/>
    <w:rsid w:val="002C1C3A"/>
    <w:rsid w:val="002D035C"/>
    <w:rsid w:val="002E4125"/>
    <w:rsid w:val="002F25DB"/>
    <w:rsid w:val="002F271C"/>
    <w:rsid w:val="0030365A"/>
    <w:rsid w:val="00306D2D"/>
    <w:rsid w:val="0031417A"/>
    <w:rsid w:val="0031739C"/>
    <w:rsid w:val="00325C8A"/>
    <w:rsid w:val="0033256A"/>
    <w:rsid w:val="0033322A"/>
    <w:rsid w:val="00333CFE"/>
    <w:rsid w:val="00340BED"/>
    <w:rsid w:val="0034140F"/>
    <w:rsid w:val="00350AA9"/>
    <w:rsid w:val="003530C6"/>
    <w:rsid w:val="003537CC"/>
    <w:rsid w:val="00353899"/>
    <w:rsid w:val="00360F63"/>
    <w:rsid w:val="003619C9"/>
    <w:rsid w:val="00364BD8"/>
    <w:rsid w:val="003675B8"/>
    <w:rsid w:val="0036771C"/>
    <w:rsid w:val="003714F1"/>
    <w:rsid w:val="003806EF"/>
    <w:rsid w:val="0038243F"/>
    <w:rsid w:val="0038517B"/>
    <w:rsid w:val="00394077"/>
    <w:rsid w:val="00397774"/>
    <w:rsid w:val="003977D5"/>
    <w:rsid w:val="003A1428"/>
    <w:rsid w:val="003B5F7F"/>
    <w:rsid w:val="003B7FE3"/>
    <w:rsid w:val="003C0842"/>
    <w:rsid w:val="003C1C30"/>
    <w:rsid w:val="003C44A9"/>
    <w:rsid w:val="003C5150"/>
    <w:rsid w:val="003C73DC"/>
    <w:rsid w:val="003E4D60"/>
    <w:rsid w:val="003F413C"/>
    <w:rsid w:val="00400E02"/>
    <w:rsid w:val="0040247C"/>
    <w:rsid w:val="004059EF"/>
    <w:rsid w:val="00406C5E"/>
    <w:rsid w:val="004137EF"/>
    <w:rsid w:val="0041382A"/>
    <w:rsid w:val="00415075"/>
    <w:rsid w:val="00426B69"/>
    <w:rsid w:val="004332B2"/>
    <w:rsid w:val="0043399B"/>
    <w:rsid w:val="004417E8"/>
    <w:rsid w:val="00441E50"/>
    <w:rsid w:val="00446520"/>
    <w:rsid w:val="004607A8"/>
    <w:rsid w:val="00462B67"/>
    <w:rsid w:val="004633DF"/>
    <w:rsid w:val="004659DF"/>
    <w:rsid w:val="0047073F"/>
    <w:rsid w:val="0047686E"/>
    <w:rsid w:val="00483BA9"/>
    <w:rsid w:val="00486C2B"/>
    <w:rsid w:val="004A0920"/>
    <w:rsid w:val="004A1698"/>
    <w:rsid w:val="004A4064"/>
    <w:rsid w:val="004A46CB"/>
    <w:rsid w:val="004A6260"/>
    <w:rsid w:val="004B1996"/>
    <w:rsid w:val="004D024D"/>
    <w:rsid w:val="004D1EB3"/>
    <w:rsid w:val="004D4E62"/>
    <w:rsid w:val="004E01A7"/>
    <w:rsid w:val="004E7EC2"/>
    <w:rsid w:val="004F1287"/>
    <w:rsid w:val="004F1946"/>
    <w:rsid w:val="004F3029"/>
    <w:rsid w:val="004F414C"/>
    <w:rsid w:val="005039D5"/>
    <w:rsid w:val="00505317"/>
    <w:rsid w:val="00523658"/>
    <w:rsid w:val="005248AE"/>
    <w:rsid w:val="005300B3"/>
    <w:rsid w:val="00530590"/>
    <w:rsid w:val="00531503"/>
    <w:rsid w:val="00536BA6"/>
    <w:rsid w:val="00542F68"/>
    <w:rsid w:val="00543EB7"/>
    <w:rsid w:val="00547B8C"/>
    <w:rsid w:val="005500A3"/>
    <w:rsid w:val="00550780"/>
    <w:rsid w:val="005520D9"/>
    <w:rsid w:val="00572DEC"/>
    <w:rsid w:val="005841DD"/>
    <w:rsid w:val="00586170"/>
    <w:rsid w:val="0058672F"/>
    <w:rsid w:val="00593C09"/>
    <w:rsid w:val="0059479E"/>
    <w:rsid w:val="005B358D"/>
    <w:rsid w:val="005B4C0A"/>
    <w:rsid w:val="005B75A0"/>
    <w:rsid w:val="005D7706"/>
    <w:rsid w:val="005E3B34"/>
    <w:rsid w:val="005E421D"/>
    <w:rsid w:val="005E4B69"/>
    <w:rsid w:val="005F36FB"/>
    <w:rsid w:val="005F71CD"/>
    <w:rsid w:val="006055A9"/>
    <w:rsid w:val="00635D26"/>
    <w:rsid w:val="00647205"/>
    <w:rsid w:val="00647245"/>
    <w:rsid w:val="006513E1"/>
    <w:rsid w:val="00651DC4"/>
    <w:rsid w:val="00652DD0"/>
    <w:rsid w:val="00652F2C"/>
    <w:rsid w:val="00663677"/>
    <w:rsid w:val="006702D5"/>
    <w:rsid w:val="00675630"/>
    <w:rsid w:val="00676A83"/>
    <w:rsid w:val="006808A9"/>
    <w:rsid w:val="00696698"/>
    <w:rsid w:val="006B2021"/>
    <w:rsid w:val="006B6565"/>
    <w:rsid w:val="006C1056"/>
    <w:rsid w:val="006C1558"/>
    <w:rsid w:val="006C596A"/>
    <w:rsid w:val="006C7662"/>
    <w:rsid w:val="006D046C"/>
    <w:rsid w:val="006D13F7"/>
    <w:rsid w:val="006D7E2F"/>
    <w:rsid w:val="006E0380"/>
    <w:rsid w:val="006E405C"/>
    <w:rsid w:val="006E55BE"/>
    <w:rsid w:val="006E63B4"/>
    <w:rsid w:val="006F18C6"/>
    <w:rsid w:val="006F1CAF"/>
    <w:rsid w:val="006F5DFD"/>
    <w:rsid w:val="006F7B70"/>
    <w:rsid w:val="00706469"/>
    <w:rsid w:val="00713383"/>
    <w:rsid w:val="00717E16"/>
    <w:rsid w:val="0072171D"/>
    <w:rsid w:val="007318D2"/>
    <w:rsid w:val="00734DA8"/>
    <w:rsid w:val="00736C5C"/>
    <w:rsid w:val="00740CE4"/>
    <w:rsid w:val="007474D9"/>
    <w:rsid w:val="0075547E"/>
    <w:rsid w:val="00760CF5"/>
    <w:rsid w:val="0076519D"/>
    <w:rsid w:val="00766BC2"/>
    <w:rsid w:val="00767448"/>
    <w:rsid w:val="00772C76"/>
    <w:rsid w:val="007804A3"/>
    <w:rsid w:val="007841CC"/>
    <w:rsid w:val="0079286D"/>
    <w:rsid w:val="00792BCF"/>
    <w:rsid w:val="007A2043"/>
    <w:rsid w:val="007A3971"/>
    <w:rsid w:val="007A7BF0"/>
    <w:rsid w:val="007C1C30"/>
    <w:rsid w:val="007C3017"/>
    <w:rsid w:val="007C5B61"/>
    <w:rsid w:val="007C7A97"/>
    <w:rsid w:val="007D0523"/>
    <w:rsid w:val="007D192B"/>
    <w:rsid w:val="007E15A7"/>
    <w:rsid w:val="007E51F2"/>
    <w:rsid w:val="007F2219"/>
    <w:rsid w:val="007F3104"/>
    <w:rsid w:val="008137B4"/>
    <w:rsid w:val="0081621E"/>
    <w:rsid w:val="00816A22"/>
    <w:rsid w:val="008176C1"/>
    <w:rsid w:val="00821A2E"/>
    <w:rsid w:val="0082370F"/>
    <w:rsid w:val="00845FA7"/>
    <w:rsid w:val="0084751B"/>
    <w:rsid w:val="008514FE"/>
    <w:rsid w:val="008542AC"/>
    <w:rsid w:val="00855246"/>
    <w:rsid w:val="00860A65"/>
    <w:rsid w:val="008621F4"/>
    <w:rsid w:val="00863674"/>
    <w:rsid w:val="00863F7C"/>
    <w:rsid w:val="00864473"/>
    <w:rsid w:val="00867535"/>
    <w:rsid w:val="008742D5"/>
    <w:rsid w:val="00875BA2"/>
    <w:rsid w:val="0087732F"/>
    <w:rsid w:val="00891EBC"/>
    <w:rsid w:val="008921F8"/>
    <w:rsid w:val="00897435"/>
    <w:rsid w:val="0089794E"/>
    <w:rsid w:val="008C2DB8"/>
    <w:rsid w:val="008C3505"/>
    <w:rsid w:val="008D0096"/>
    <w:rsid w:val="008D49D5"/>
    <w:rsid w:val="008E4748"/>
    <w:rsid w:val="008F5D7A"/>
    <w:rsid w:val="008F5EBA"/>
    <w:rsid w:val="00907042"/>
    <w:rsid w:val="009070EA"/>
    <w:rsid w:val="009102C7"/>
    <w:rsid w:val="009106F8"/>
    <w:rsid w:val="00910D66"/>
    <w:rsid w:val="009200F3"/>
    <w:rsid w:val="00933925"/>
    <w:rsid w:val="00936BEF"/>
    <w:rsid w:val="0093711F"/>
    <w:rsid w:val="00954762"/>
    <w:rsid w:val="00957965"/>
    <w:rsid w:val="0096327E"/>
    <w:rsid w:val="009667C4"/>
    <w:rsid w:val="009706B5"/>
    <w:rsid w:val="00972C4F"/>
    <w:rsid w:val="00980226"/>
    <w:rsid w:val="00981CFD"/>
    <w:rsid w:val="0099243D"/>
    <w:rsid w:val="0099253A"/>
    <w:rsid w:val="00993B88"/>
    <w:rsid w:val="00995119"/>
    <w:rsid w:val="009A2135"/>
    <w:rsid w:val="009A2683"/>
    <w:rsid w:val="009A2CCD"/>
    <w:rsid w:val="009A537A"/>
    <w:rsid w:val="009C12D9"/>
    <w:rsid w:val="009D399C"/>
    <w:rsid w:val="009D3CE8"/>
    <w:rsid w:val="009E2215"/>
    <w:rsid w:val="009E3A83"/>
    <w:rsid w:val="009E3C25"/>
    <w:rsid w:val="009E3FFF"/>
    <w:rsid w:val="009F2DDC"/>
    <w:rsid w:val="009F3663"/>
    <w:rsid w:val="009F662D"/>
    <w:rsid w:val="00A049EA"/>
    <w:rsid w:val="00A05FD1"/>
    <w:rsid w:val="00A115A5"/>
    <w:rsid w:val="00A133FF"/>
    <w:rsid w:val="00A14354"/>
    <w:rsid w:val="00A33CA9"/>
    <w:rsid w:val="00A3490A"/>
    <w:rsid w:val="00A35E0B"/>
    <w:rsid w:val="00A37C01"/>
    <w:rsid w:val="00A428AB"/>
    <w:rsid w:val="00A43C9C"/>
    <w:rsid w:val="00A45662"/>
    <w:rsid w:val="00A46BBC"/>
    <w:rsid w:val="00A51D6D"/>
    <w:rsid w:val="00A54D39"/>
    <w:rsid w:val="00A56379"/>
    <w:rsid w:val="00A7281F"/>
    <w:rsid w:val="00A72EEA"/>
    <w:rsid w:val="00A77DFB"/>
    <w:rsid w:val="00A84DA5"/>
    <w:rsid w:val="00A857F0"/>
    <w:rsid w:val="00AA22DE"/>
    <w:rsid w:val="00AC196A"/>
    <w:rsid w:val="00AC1A1F"/>
    <w:rsid w:val="00AC339E"/>
    <w:rsid w:val="00AC4D71"/>
    <w:rsid w:val="00AC5FAB"/>
    <w:rsid w:val="00AD3532"/>
    <w:rsid w:val="00AE37C4"/>
    <w:rsid w:val="00AE573F"/>
    <w:rsid w:val="00AE7767"/>
    <w:rsid w:val="00AF2ADA"/>
    <w:rsid w:val="00AF324E"/>
    <w:rsid w:val="00B002D0"/>
    <w:rsid w:val="00B00CBE"/>
    <w:rsid w:val="00B041DC"/>
    <w:rsid w:val="00B12FBF"/>
    <w:rsid w:val="00B1505B"/>
    <w:rsid w:val="00B15EFD"/>
    <w:rsid w:val="00B1660F"/>
    <w:rsid w:val="00B16D36"/>
    <w:rsid w:val="00B16F17"/>
    <w:rsid w:val="00B17EA9"/>
    <w:rsid w:val="00B21F3D"/>
    <w:rsid w:val="00B423F5"/>
    <w:rsid w:val="00B4258F"/>
    <w:rsid w:val="00B454B6"/>
    <w:rsid w:val="00B47172"/>
    <w:rsid w:val="00B4720B"/>
    <w:rsid w:val="00B47934"/>
    <w:rsid w:val="00B50EC9"/>
    <w:rsid w:val="00B55BD5"/>
    <w:rsid w:val="00B6462F"/>
    <w:rsid w:val="00B747B5"/>
    <w:rsid w:val="00B75B24"/>
    <w:rsid w:val="00B90D05"/>
    <w:rsid w:val="00B92795"/>
    <w:rsid w:val="00BA2F71"/>
    <w:rsid w:val="00BA3545"/>
    <w:rsid w:val="00BA7BC9"/>
    <w:rsid w:val="00BB1C1B"/>
    <w:rsid w:val="00BB1CFA"/>
    <w:rsid w:val="00BC3C9A"/>
    <w:rsid w:val="00BD3BE0"/>
    <w:rsid w:val="00BD5451"/>
    <w:rsid w:val="00BE1349"/>
    <w:rsid w:val="00BF09F6"/>
    <w:rsid w:val="00BF16EF"/>
    <w:rsid w:val="00BF414E"/>
    <w:rsid w:val="00BF4388"/>
    <w:rsid w:val="00C00F47"/>
    <w:rsid w:val="00C224B6"/>
    <w:rsid w:val="00C235A4"/>
    <w:rsid w:val="00C30A42"/>
    <w:rsid w:val="00C374E5"/>
    <w:rsid w:val="00C43590"/>
    <w:rsid w:val="00C503A1"/>
    <w:rsid w:val="00C61172"/>
    <w:rsid w:val="00C6208B"/>
    <w:rsid w:val="00C71327"/>
    <w:rsid w:val="00C75CFB"/>
    <w:rsid w:val="00C77F70"/>
    <w:rsid w:val="00C80ED8"/>
    <w:rsid w:val="00C86EA9"/>
    <w:rsid w:val="00C93212"/>
    <w:rsid w:val="00C94068"/>
    <w:rsid w:val="00C9708C"/>
    <w:rsid w:val="00CA41D1"/>
    <w:rsid w:val="00CA7D4D"/>
    <w:rsid w:val="00CB65B3"/>
    <w:rsid w:val="00CC193B"/>
    <w:rsid w:val="00CC5596"/>
    <w:rsid w:val="00CD39F4"/>
    <w:rsid w:val="00CE1607"/>
    <w:rsid w:val="00CE47A8"/>
    <w:rsid w:val="00CE4B9A"/>
    <w:rsid w:val="00CF3848"/>
    <w:rsid w:val="00D01C72"/>
    <w:rsid w:val="00D04944"/>
    <w:rsid w:val="00D049E5"/>
    <w:rsid w:val="00D052C1"/>
    <w:rsid w:val="00D1044B"/>
    <w:rsid w:val="00D12277"/>
    <w:rsid w:val="00D154BE"/>
    <w:rsid w:val="00D20C92"/>
    <w:rsid w:val="00D21F4E"/>
    <w:rsid w:val="00D40C74"/>
    <w:rsid w:val="00D47B1E"/>
    <w:rsid w:val="00D47F60"/>
    <w:rsid w:val="00D541F3"/>
    <w:rsid w:val="00D60ACF"/>
    <w:rsid w:val="00D63D2E"/>
    <w:rsid w:val="00D71CF2"/>
    <w:rsid w:val="00D730E6"/>
    <w:rsid w:val="00D74983"/>
    <w:rsid w:val="00D769E3"/>
    <w:rsid w:val="00D81083"/>
    <w:rsid w:val="00D8473B"/>
    <w:rsid w:val="00D9774D"/>
    <w:rsid w:val="00DA660F"/>
    <w:rsid w:val="00DA77D1"/>
    <w:rsid w:val="00DB085D"/>
    <w:rsid w:val="00DB1CB0"/>
    <w:rsid w:val="00DB5066"/>
    <w:rsid w:val="00DC2B73"/>
    <w:rsid w:val="00DD390C"/>
    <w:rsid w:val="00DE25B2"/>
    <w:rsid w:val="00DE4A59"/>
    <w:rsid w:val="00DF084D"/>
    <w:rsid w:val="00DF0B3A"/>
    <w:rsid w:val="00DF2F0A"/>
    <w:rsid w:val="00DF398D"/>
    <w:rsid w:val="00DF6FF2"/>
    <w:rsid w:val="00E03D1F"/>
    <w:rsid w:val="00E063E3"/>
    <w:rsid w:val="00E12F0D"/>
    <w:rsid w:val="00E14CA2"/>
    <w:rsid w:val="00E22EC1"/>
    <w:rsid w:val="00E26B9D"/>
    <w:rsid w:val="00E30CD5"/>
    <w:rsid w:val="00E352F4"/>
    <w:rsid w:val="00E45D25"/>
    <w:rsid w:val="00E62586"/>
    <w:rsid w:val="00E63AB5"/>
    <w:rsid w:val="00E63CF7"/>
    <w:rsid w:val="00E82184"/>
    <w:rsid w:val="00E84C9D"/>
    <w:rsid w:val="00E93800"/>
    <w:rsid w:val="00EB0ACB"/>
    <w:rsid w:val="00EB555D"/>
    <w:rsid w:val="00EC58D4"/>
    <w:rsid w:val="00ED1AEF"/>
    <w:rsid w:val="00ED2A60"/>
    <w:rsid w:val="00ED5DFF"/>
    <w:rsid w:val="00ED7A68"/>
    <w:rsid w:val="00EF3A04"/>
    <w:rsid w:val="00F00432"/>
    <w:rsid w:val="00F01F05"/>
    <w:rsid w:val="00F1165E"/>
    <w:rsid w:val="00F17318"/>
    <w:rsid w:val="00F17945"/>
    <w:rsid w:val="00F215F5"/>
    <w:rsid w:val="00F23C6E"/>
    <w:rsid w:val="00F36E39"/>
    <w:rsid w:val="00F37D1F"/>
    <w:rsid w:val="00F5092F"/>
    <w:rsid w:val="00F526E4"/>
    <w:rsid w:val="00F52B86"/>
    <w:rsid w:val="00F5483E"/>
    <w:rsid w:val="00F653B6"/>
    <w:rsid w:val="00F65694"/>
    <w:rsid w:val="00F66403"/>
    <w:rsid w:val="00F66666"/>
    <w:rsid w:val="00F76816"/>
    <w:rsid w:val="00F76DFF"/>
    <w:rsid w:val="00F82CE1"/>
    <w:rsid w:val="00F835F6"/>
    <w:rsid w:val="00F85CC6"/>
    <w:rsid w:val="00F91311"/>
    <w:rsid w:val="00F95A9B"/>
    <w:rsid w:val="00FA3007"/>
    <w:rsid w:val="00FB27CB"/>
    <w:rsid w:val="00FC1CA1"/>
    <w:rsid w:val="00FC4374"/>
    <w:rsid w:val="00FC65EA"/>
    <w:rsid w:val="00FC6BE3"/>
    <w:rsid w:val="00FD393C"/>
    <w:rsid w:val="00FE034F"/>
    <w:rsid w:val="00FE096C"/>
    <w:rsid w:val="00FE1E3C"/>
    <w:rsid w:val="00FF4257"/>
    <w:rsid w:val="16C201BB"/>
    <w:rsid w:val="5773DC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BABC92D"/>
  <w15:docId w15:val="{6E109EBA-958C-4F4C-B64A-098662B089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</w:rPr>
  </w:style>
  <w:style w:type="paragraph" w:styleId="Overskrift1">
    <w:name w:val="heading 1"/>
    <w:basedOn w:val="Normal"/>
    <w:next w:val="Normal"/>
    <w:autoRedefine/>
    <w:qFormat/>
    <w:rsid w:val="005B4C0A"/>
    <w:pPr>
      <w:keepNext/>
      <w:numPr>
        <w:numId w:val="2"/>
      </w:numPr>
      <w:outlineLvl w:val="0"/>
    </w:pPr>
    <w:rPr>
      <w:b/>
      <w:sz w:val="28"/>
    </w:rPr>
  </w:style>
  <w:style w:type="paragraph" w:styleId="Overskrift2">
    <w:name w:val="heading 2"/>
    <w:basedOn w:val="Normal"/>
    <w:next w:val="Normal"/>
    <w:link w:val="Overskrift2Tegn"/>
    <w:autoRedefine/>
    <w:qFormat/>
    <w:rsid w:val="00F76816"/>
    <w:pPr>
      <w:keepNext/>
      <w:numPr>
        <w:ilvl w:val="1"/>
        <w:numId w:val="2"/>
      </w:numPr>
      <w:spacing w:before="240" w:after="60"/>
      <w:outlineLvl w:val="1"/>
    </w:pPr>
    <w:rPr>
      <w:b/>
      <w:sz w:val="28"/>
      <w:szCs w:val="22"/>
    </w:rPr>
  </w:style>
  <w:style w:type="paragraph" w:styleId="Overskrift3">
    <w:name w:val="heading 3"/>
    <w:basedOn w:val="Normal"/>
    <w:next w:val="Normal"/>
    <w:autoRedefine/>
    <w:qFormat/>
    <w:rsid w:val="00AC5FAB"/>
    <w:pPr>
      <w:keepNext/>
      <w:spacing w:before="240" w:after="60"/>
      <w:ind w:left="720"/>
      <w:outlineLvl w:val="2"/>
    </w:pPr>
    <w:rPr>
      <w:rFonts w:cs="Arial"/>
      <w:iCs/>
      <w:szCs w:val="26"/>
    </w:rPr>
  </w:style>
  <w:style w:type="paragraph" w:styleId="Overskrift4">
    <w:name w:val="heading 4"/>
    <w:basedOn w:val="Normal"/>
    <w:next w:val="Normal"/>
    <w:qFormat/>
    <w:rsid w:val="00B92795"/>
    <w:pPr>
      <w:keepNext/>
      <w:numPr>
        <w:ilvl w:val="3"/>
        <w:numId w:val="2"/>
      </w:numPr>
      <w:spacing w:before="240" w:after="60"/>
      <w:outlineLvl w:val="3"/>
    </w:pPr>
    <w:rPr>
      <w:b/>
      <w:bCs/>
      <w:sz w:val="28"/>
      <w:szCs w:val="28"/>
    </w:rPr>
  </w:style>
  <w:style w:type="paragraph" w:styleId="Overskrift5">
    <w:name w:val="heading 5"/>
    <w:basedOn w:val="Normal"/>
    <w:next w:val="Normal"/>
    <w:qFormat/>
    <w:rsid w:val="00B92795"/>
    <w:pPr>
      <w:numPr>
        <w:ilvl w:val="4"/>
        <w:numId w:val="2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Overskrift6">
    <w:name w:val="heading 6"/>
    <w:basedOn w:val="Normal"/>
    <w:next w:val="Normal"/>
    <w:qFormat/>
    <w:rsid w:val="00B92795"/>
    <w:pPr>
      <w:numPr>
        <w:ilvl w:val="5"/>
        <w:numId w:val="2"/>
      </w:numPr>
      <w:spacing w:before="240" w:after="60"/>
      <w:outlineLvl w:val="5"/>
    </w:pPr>
    <w:rPr>
      <w:b/>
      <w:bCs/>
      <w:sz w:val="22"/>
      <w:szCs w:val="22"/>
    </w:rPr>
  </w:style>
  <w:style w:type="paragraph" w:styleId="Overskrift7">
    <w:name w:val="heading 7"/>
    <w:basedOn w:val="Normal"/>
    <w:next w:val="Normal"/>
    <w:qFormat/>
    <w:rsid w:val="00B92795"/>
    <w:pPr>
      <w:numPr>
        <w:ilvl w:val="6"/>
        <w:numId w:val="2"/>
      </w:numPr>
      <w:spacing w:before="240" w:after="60"/>
      <w:outlineLvl w:val="6"/>
    </w:pPr>
    <w:rPr>
      <w:szCs w:val="24"/>
    </w:rPr>
  </w:style>
  <w:style w:type="paragraph" w:styleId="Overskrift8">
    <w:name w:val="heading 8"/>
    <w:basedOn w:val="Normal"/>
    <w:next w:val="Normal"/>
    <w:qFormat/>
    <w:rsid w:val="00B92795"/>
    <w:pPr>
      <w:numPr>
        <w:ilvl w:val="7"/>
        <w:numId w:val="2"/>
      </w:numPr>
      <w:spacing w:before="240" w:after="60"/>
      <w:outlineLvl w:val="7"/>
    </w:pPr>
    <w:rPr>
      <w:i/>
      <w:iCs/>
      <w:szCs w:val="24"/>
    </w:rPr>
  </w:style>
  <w:style w:type="paragraph" w:styleId="Overskrift9">
    <w:name w:val="heading 9"/>
    <w:basedOn w:val="Normal"/>
    <w:next w:val="Normal"/>
    <w:qFormat/>
    <w:rsid w:val="00B92795"/>
    <w:pPr>
      <w:numPr>
        <w:ilvl w:val="8"/>
        <w:numId w:val="2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Sluttnotetekst">
    <w:name w:val="endnote text"/>
    <w:basedOn w:val="Normal"/>
    <w:semiHidden/>
    <w:rPr>
      <w:rFonts w:ascii="CG Times" w:hAnsi="CG Times"/>
    </w:rPr>
  </w:style>
  <w:style w:type="paragraph" w:styleId="Brdtekst">
    <w:name w:val="Body Text"/>
    <w:basedOn w:val="Normal"/>
    <w:pPr>
      <w:spacing w:after="120"/>
    </w:pPr>
  </w:style>
  <w:style w:type="paragraph" w:customStyle="1" w:styleId="Teknisk4">
    <w:name w:val="Teknisk 4"/>
    <w:pPr>
      <w:tabs>
        <w:tab w:val="left" w:pos="-720"/>
      </w:tabs>
      <w:suppressAutoHyphens/>
    </w:pPr>
    <w:rPr>
      <w:rFonts w:ascii="Courier New" w:hAnsi="Courier New"/>
      <w:b/>
      <w:sz w:val="24"/>
      <w:lang w:val="en-US"/>
    </w:rPr>
  </w:style>
  <w:style w:type="paragraph" w:styleId="Topptekst">
    <w:name w:val="header"/>
    <w:basedOn w:val="Normal"/>
    <w:link w:val="TopptekstTegn"/>
    <w:pPr>
      <w:tabs>
        <w:tab w:val="center" w:pos="4536"/>
        <w:tab w:val="right" w:pos="9072"/>
      </w:tabs>
    </w:pPr>
  </w:style>
  <w:style w:type="paragraph" w:styleId="Bunntekst">
    <w:name w:val="footer"/>
    <w:basedOn w:val="Normal"/>
    <w:pPr>
      <w:tabs>
        <w:tab w:val="center" w:pos="4536"/>
        <w:tab w:val="right" w:pos="9072"/>
      </w:tabs>
    </w:pPr>
  </w:style>
  <w:style w:type="paragraph" w:styleId="Brdtekstinnrykk">
    <w:name w:val="Body Text Indent"/>
    <w:basedOn w:val="Normal"/>
    <w:pPr>
      <w:tabs>
        <w:tab w:val="left" w:pos="6379"/>
      </w:tabs>
      <w:ind w:left="1410"/>
    </w:pPr>
  </w:style>
  <w:style w:type="paragraph" w:styleId="Brdtekstinnrykk2">
    <w:name w:val="Body Text Indent 2"/>
    <w:basedOn w:val="Normal"/>
    <w:pPr>
      <w:tabs>
        <w:tab w:val="left" w:pos="6379"/>
        <w:tab w:val="left" w:pos="6663"/>
      </w:tabs>
      <w:ind w:left="1416"/>
    </w:pPr>
  </w:style>
  <w:style w:type="paragraph" w:styleId="Brdtekstinnrykk3">
    <w:name w:val="Body Text Indent 3"/>
    <w:basedOn w:val="Normal"/>
    <w:pPr>
      <w:tabs>
        <w:tab w:val="left" w:pos="6379"/>
      </w:tabs>
      <w:ind w:left="1416" w:hanging="1416"/>
    </w:pPr>
  </w:style>
  <w:style w:type="paragraph" w:styleId="Bobletekst">
    <w:name w:val="Balloon Text"/>
    <w:basedOn w:val="Normal"/>
    <w:semiHidden/>
    <w:rsid w:val="0036771C"/>
    <w:rPr>
      <w:rFonts w:ascii="Tahoma" w:hAnsi="Tahoma" w:cs="Tahoma"/>
      <w:sz w:val="16"/>
      <w:szCs w:val="16"/>
    </w:rPr>
  </w:style>
  <w:style w:type="character" w:styleId="Merknadsreferanse">
    <w:name w:val="annotation reference"/>
    <w:uiPriority w:val="99"/>
    <w:semiHidden/>
    <w:rsid w:val="00E84C9D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semiHidden/>
    <w:rsid w:val="00E84C9D"/>
    <w:rPr>
      <w:sz w:val="20"/>
    </w:rPr>
  </w:style>
  <w:style w:type="paragraph" w:styleId="Kommentaremne">
    <w:name w:val="annotation subject"/>
    <w:basedOn w:val="Merknadstekst"/>
    <w:next w:val="Merknadstekst"/>
    <w:semiHidden/>
    <w:rsid w:val="00E84C9D"/>
    <w:rPr>
      <w:b/>
      <w:bCs/>
    </w:rPr>
  </w:style>
  <w:style w:type="paragraph" w:styleId="INNH1">
    <w:name w:val="toc 1"/>
    <w:basedOn w:val="Normal"/>
    <w:next w:val="Normal"/>
    <w:autoRedefine/>
    <w:semiHidden/>
    <w:rsid w:val="003675B8"/>
    <w:rPr>
      <w:b/>
    </w:rPr>
  </w:style>
  <w:style w:type="paragraph" w:styleId="INNH2">
    <w:name w:val="toc 2"/>
    <w:basedOn w:val="Normal"/>
    <w:next w:val="Normal"/>
    <w:autoRedefine/>
    <w:semiHidden/>
    <w:rsid w:val="003675B8"/>
    <w:pPr>
      <w:ind w:left="240"/>
    </w:pPr>
  </w:style>
  <w:style w:type="paragraph" w:styleId="INNH3">
    <w:name w:val="toc 3"/>
    <w:basedOn w:val="Normal"/>
    <w:next w:val="Normal"/>
    <w:autoRedefine/>
    <w:semiHidden/>
    <w:rsid w:val="003675B8"/>
    <w:pPr>
      <w:ind w:left="480"/>
    </w:pPr>
  </w:style>
  <w:style w:type="character" w:styleId="Hyperkobling">
    <w:name w:val="Hyperlink"/>
    <w:rsid w:val="003675B8"/>
    <w:rPr>
      <w:color w:val="0000FF"/>
      <w:u w:val="single"/>
    </w:rPr>
  </w:style>
  <w:style w:type="character" w:customStyle="1" w:styleId="TopptekstTegn">
    <w:name w:val="Topptekst Tegn"/>
    <w:link w:val="Topptekst"/>
    <w:rsid w:val="00BF414E"/>
    <w:rPr>
      <w:sz w:val="24"/>
    </w:rPr>
  </w:style>
  <w:style w:type="character" w:customStyle="1" w:styleId="MerknadstekstTegn">
    <w:name w:val="Merknadstekst Tegn"/>
    <w:link w:val="Merknadstekst"/>
    <w:uiPriority w:val="99"/>
    <w:semiHidden/>
    <w:rsid w:val="006D7E2F"/>
  </w:style>
  <w:style w:type="paragraph" w:styleId="Fotnotetekst">
    <w:name w:val="footnote text"/>
    <w:basedOn w:val="Normal"/>
    <w:link w:val="FotnotetekstTegn"/>
    <w:rsid w:val="0030365A"/>
    <w:rPr>
      <w:sz w:val="20"/>
    </w:rPr>
  </w:style>
  <w:style w:type="character" w:customStyle="1" w:styleId="FotnotetekstTegn">
    <w:name w:val="Fotnotetekst Tegn"/>
    <w:basedOn w:val="Standardskriftforavsnitt"/>
    <w:link w:val="Fotnotetekst"/>
    <w:rsid w:val="0030365A"/>
  </w:style>
  <w:style w:type="character" w:styleId="Fotnotereferanse">
    <w:name w:val="footnote reference"/>
    <w:rsid w:val="0030365A"/>
    <w:rPr>
      <w:vertAlign w:val="superscript"/>
    </w:rPr>
  </w:style>
  <w:style w:type="table" w:styleId="Tabellrutenett">
    <w:name w:val="Table Grid"/>
    <w:basedOn w:val="Vanligtabell"/>
    <w:uiPriority w:val="59"/>
    <w:unhideWhenUsed/>
    <w:rsid w:val="009A2135"/>
    <w:rPr>
      <w:rFonts w:eastAsia="Calibri"/>
      <w:sz w:val="24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ulgthyperkobling">
    <w:name w:val="FollowedHyperlink"/>
    <w:rsid w:val="00DF2F0A"/>
    <w:rPr>
      <w:color w:val="800080"/>
      <w:u w:val="single"/>
    </w:rPr>
  </w:style>
  <w:style w:type="paragraph" w:styleId="Listeavsnitt">
    <w:name w:val="List Paragraph"/>
    <w:basedOn w:val="Normal"/>
    <w:qFormat/>
    <w:rsid w:val="001E7140"/>
    <w:pPr>
      <w:ind w:left="720"/>
      <w:contextualSpacing/>
    </w:pPr>
  </w:style>
  <w:style w:type="character" w:customStyle="1" w:styleId="Overskrift2Tegn">
    <w:name w:val="Overskrift 2 Tegn"/>
    <w:basedOn w:val="Standardskriftforavsnitt"/>
    <w:link w:val="Overskrift2"/>
    <w:rsid w:val="00F76816"/>
    <w:rPr>
      <w:b/>
      <w:sz w:val="2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303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66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v00140\Downloads\Kontraksformular%20-%20kj&#248;p%20av%20varer%20(11).dotx" TargetMode="Externa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69774129-f3e2-4dba-ab4e-8d68c5c0a4d3">
      <Terms xmlns="http://schemas.microsoft.com/office/infopath/2007/PartnerControls"/>
    </lcf76f155ced4ddcb4097134ff3c332f>
    <TaxCatchAll xmlns="347d1ae5-56bf-4a74-91b2-c821c1c491ae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CA476FC75D414408C7DD2B2512B3247" ma:contentTypeVersion="14" ma:contentTypeDescription="Create a new document." ma:contentTypeScope="" ma:versionID="9f55d30d7352d8ebbc170d634149de7b">
  <xsd:schema xmlns:xsd="http://www.w3.org/2001/XMLSchema" xmlns:xs="http://www.w3.org/2001/XMLSchema" xmlns:p="http://schemas.microsoft.com/office/2006/metadata/properties" xmlns:ns2="69774129-f3e2-4dba-ab4e-8d68c5c0a4d3" xmlns:ns3="347d1ae5-56bf-4a74-91b2-c821c1c491ae" targetNamespace="http://schemas.microsoft.com/office/2006/metadata/properties" ma:root="true" ma:fieldsID="7e627abd210a054a1f70e58789109b31" ns2:_="" ns3:_="">
    <xsd:import namespace="69774129-f3e2-4dba-ab4e-8d68c5c0a4d3"/>
    <xsd:import namespace="347d1ae5-56bf-4a74-91b2-c821c1c491a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774129-f3e2-4dba-ab4e-8d68c5c0a4d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0db02bf2-7120-4179-b15a-de93aee0c7f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47d1ae5-56bf-4a74-91b2-c821c1c491ae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8b577dee-541e-469b-97a8-9fb2444c815f}" ma:internalName="TaxCatchAll" ma:showField="CatchAllData" ma:web="347d1ae5-56bf-4a74-91b2-c821c1c491a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1483D71-98A3-426B-973C-764F2A21AEFA}">
  <ds:schemaRefs>
    <ds:schemaRef ds:uri="http://purl.org/dc/dcmitype/"/>
    <ds:schemaRef ds:uri="347d1ae5-56bf-4a74-91b2-c821c1c491ae"/>
    <ds:schemaRef ds:uri="http://schemas.microsoft.com/office/2006/documentManagement/types"/>
    <ds:schemaRef ds:uri="http://schemas.microsoft.com/office/2006/metadata/properties"/>
    <ds:schemaRef ds:uri="http://schemas.microsoft.com/office/infopath/2007/PartnerControls"/>
    <ds:schemaRef ds:uri="http://www.w3.org/XML/1998/namespace"/>
    <ds:schemaRef ds:uri="http://purl.org/dc/terms/"/>
    <ds:schemaRef ds:uri="http://purl.org/dc/elements/1.1/"/>
    <ds:schemaRef ds:uri="http://schemas.openxmlformats.org/package/2006/metadata/core-properties"/>
    <ds:schemaRef ds:uri="69774129-f3e2-4dba-ab4e-8d68c5c0a4d3"/>
  </ds:schemaRefs>
</ds:datastoreItem>
</file>

<file path=customXml/itemProps2.xml><?xml version="1.0" encoding="utf-8"?>
<ds:datastoreItem xmlns:ds="http://schemas.openxmlformats.org/officeDocument/2006/customXml" ds:itemID="{BFFA43A6-DAF4-4B04-B350-589B5A10C2D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9774129-f3e2-4dba-ab4e-8d68c5c0a4d3"/>
    <ds:schemaRef ds:uri="347d1ae5-56bf-4a74-91b2-c821c1c491a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FDD058C-8A8A-4DAF-9BE2-B1C90A02843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8EFD78D-D255-4E01-9D4A-26FF0539A12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Kontraksformular - kjøp av varer (11).dotx</Template>
  <TotalTime>0</TotalTime>
  <Pages>7</Pages>
  <Words>1243</Words>
  <Characters>6590</Characters>
  <Application>Microsoft Office Word</Application>
  <DocSecurity>0</DocSecurity>
  <Lines>54</Lines>
  <Paragraphs>15</Paragraphs>
  <ScaleCrop>false</ScaleCrop>
  <Company>Oslo kommune</Company>
  <LinksUpToDate>false</LinksUpToDate>
  <CharactersWithSpaces>7818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Kontraktsformulat</dc:title>
  <dc:creator>Geir Asbjørn Strømland</dc:creator>
  <cp:lastModifiedBy>Geir Asbjørn Strømland</cp:lastModifiedBy>
  <cp:revision>2</cp:revision>
  <cp:lastPrinted>2016-03-07T07:59:00Z</cp:lastPrinted>
  <dcterms:created xsi:type="dcterms:W3CDTF">2023-03-10T08:10:00Z</dcterms:created>
  <dcterms:modified xsi:type="dcterms:W3CDTF">2023-03-10T08:10:00Z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ikbSavedTime">
    <vt:lpwstr>2010-02-11 14:14:59</vt:lpwstr>
  </property>
  <property fmtid="{D5CDD505-2E9C-101B-9397-08002B2CF9AE}" pid="3" name="BackOfficeType">
    <vt:lpwstr>growBusiness Solutions</vt:lpwstr>
  </property>
  <property fmtid="{D5CDD505-2E9C-101B-9397-08002B2CF9AE}" pid="4" name="Server">
    <vt:lpwstr>360prod01</vt:lpwstr>
  </property>
  <property fmtid="{D5CDD505-2E9C-101B-9397-08002B2CF9AE}" pid="5" name="Protocol">
    <vt:lpwstr>off</vt:lpwstr>
  </property>
  <property fmtid="{D5CDD505-2E9C-101B-9397-08002B2CF9AE}" pid="6" name="Site">
    <vt:lpwstr>/locator.aspx</vt:lpwstr>
  </property>
  <property fmtid="{D5CDD505-2E9C-101B-9397-08002B2CF9AE}" pid="7" name="FileID">
    <vt:lpwstr>2131341</vt:lpwstr>
  </property>
  <property fmtid="{D5CDD505-2E9C-101B-9397-08002B2CF9AE}" pid="8" name="VerID">
    <vt:lpwstr>0</vt:lpwstr>
  </property>
  <property fmtid="{D5CDD505-2E9C-101B-9397-08002B2CF9AE}" pid="9" name="FilePath">
    <vt:lpwstr>\\360PROD01\360users\work\6hrms21hoveda\any</vt:lpwstr>
  </property>
  <property fmtid="{D5CDD505-2E9C-101B-9397-08002B2CF9AE}" pid="10" name="FileName">
    <vt:lpwstr>16-09229-3 Vedlegg 3 - Kontraktsformular varer 2131341_1386032_0.DOC</vt:lpwstr>
  </property>
  <property fmtid="{D5CDD505-2E9C-101B-9397-08002B2CF9AE}" pid="11" name="FullFileName">
    <vt:lpwstr>\\360PROD01\360users\work\6hrms21hoveda\any\16-09229-3 Vedlegg 3 - Kontraktsformular varer 2131341_1386032_0.DOC</vt:lpwstr>
  </property>
  <property fmtid="{D5CDD505-2E9C-101B-9397-08002B2CF9AE}" pid="12" name="ContentTypeId">
    <vt:lpwstr>0x0101003CA476FC75D414408C7DD2B2512B3247</vt:lpwstr>
  </property>
  <property fmtid="{D5CDD505-2E9C-101B-9397-08002B2CF9AE}" pid="13" name="MediaServiceImageTags">
    <vt:lpwstr/>
  </property>
</Properties>
</file>